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852D6" w:rsidR="006D0217" w:rsidP="0A2A9561" w:rsidRDefault="00CD6897" w14:paraId="145ECED7" w14:textId="43683A2C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04852D6">
        <w:rPr>
          <w:rFonts w:ascii="Corbel" w:hAnsi="Corbel"/>
          <w:b/>
          <w:bCs/>
          <w:sz w:val="24"/>
          <w:szCs w:val="24"/>
        </w:rPr>
        <w:tab/>
      </w:r>
      <w:r w:rsidRPr="0A2A9561" w:rsidR="006D0217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0A2A9561" w:rsidR="006D0217">
        <w:rPr>
          <w:rFonts w:ascii="Corbel" w:hAnsi="Corbel"/>
          <w:i w:val="1"/>
          <w:iCs w:val="1"/>
          <w:sz w:val="24"/>
          <w:szCs w:val="24"/>
        </w:rPr>
        <w:t>UR nr</w:t>
      </w:r>
      <w:r w:rsidRPr="0A2A9561" w:rsidR="006D0217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4852D6" w:rsidR="0085747A" w:rsidP="009C54AE" w:rsidRDefault="0085747A" w14:paraId="1431C70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852D6">
        <w:rPr>
          <w:rFonts w:ascii="Corbel" w:hAnsi="Corbel"/>
          <w:b/>
          <w:smallCaps/>
          <w:sz w:val="24"/>
          <w:szCs w:val="24"/>
        </w:rPr>
        <w:t>SYLABUS</w:t>
      </w:r>
    </w:p>
    <w:p w:rsidRPr="004852D6" w:rsidR="0085747A" w:rsidP="0A2A9561" w:rsidRDefault="0071620A" w14:paraId="54AE195C" w14:textId="277DCE03">
      <w:pPr>
        <w:spacing w:after="0" w:line="240" w:lineRule="exact"/>
        <w:jc w:val="center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0A2A9561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0A2A9561" w:rsidR="0F5135ED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0A2A9561" w:rsidR="009D1E1F">
        <w:rPr>
          <w:rFonts w:ascii="Corbel" w:hAnsi="Corbel"/>
          <w:b w:val="1"/>
          <w:bCs w:val="1"/>
          <w:smallCaps w:val="1"/>
          <w:sz w:val="24"/>
          <w:szCs w:val="24"/>
        </w:rPr>
        <w:t>2</w:t>
      </w:r>
      <w:r w:rsidRPr="0A2A9561" w:rsidR="009D1E1F">
        <w:rPr>
          <w:rFonts w:ascii="Corbel" w:hAnsi="Corbel"/>
          <w:b w:val="1"/>
          <w:bCs w:val="1"/>
          <w:smallCaps w:val="1"/>
          <w:sz w:val="24"/>
          <w:szCs w:val="24"/>
        </w:rPr>
        <w:t>023/2024</w:t>
      </w:r>
      <w:r w:rsidRPr="0A2A9561" w:rsidR="00F73E6F">
        <w:rPr>
          <w:rFonts w:ascii="Corbel" w:hAnsi="Corbel"/>
          <w:b w:val="1"/>
          <w:bCs w:val="1"/>
          <w:smallCaps w:val="1"/>
          <w:sz w:val="24"/>
          <w:szCs w:val="24"/>
        </w:rPr>
        <w:t>-202</w:t>
      </w:r>
      <w:r w:rsidRPr="0A2A9561" w:rsidR="00CF4ADD">
        <w:rPr>
          <w:rFonts w:ascii="Corbel" w:hAnsi="Corbel"/>
          <w:b w:val="1"/>
          <w:bCs w:val="1"/>
          <w:smallCaps w:val="1"/>
          <w:sz w:val="24"/>
          <w:szCs w:val="24"/>
        </w:rPr>
        <w:t>4</w:t>
      </w:r>
      <w:r w:rsidRPr="0A2A9561" w:rsidR="00F73E6F">
        <w:rPr>
          <w:rFonts w:ascii="Corbel" w:hAnsi="Corbel"/>
          <w:b w:val="1"/>
          <w:bCs w:val="1"/>
          <w:smallCaps w:val="1"/>
          <w:sz w:val="24"/>
          <w:szCs w:val="24"/>
        </w:rPr>
        <w:t>/202</w:t>
      </w:r>
      <w:r w:rsidRPr="0A2A9561" w:rsidR="00CF4ADD">
        <w:rPr>
          <w:rFonts w:ascii="Corbel" w:hAnsi="Corbel"/>
          <w:b w:val="1"/>
          <w:bCs w:val="1"/>
          <w:smallCaps w:val="1"/>
          <w:sz w:val="24"/>
          <w:szCs w:val="24"/>
        </w:rPr>
        <w:t>5</w:t>
      </w:r>
    </w:p>
    <w:p w:rsidRPr="004852D6" w:rsidR="009D1E1F" w:rsidP="00EA4832" w:rsidRDefault="00445970" w14:paraId="360FBDE2" w14:textId="6BE8D99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ab/>
      </w:r>
      <w:r w:rsidRPr="004852D6">
        <w:rPr>
          <w:rFonts w:ascii="Corbel" w:hAnsi="Corbel"/>
          <w:sz w:val="24"/>
          <w:szCs w:val="24"/>
        </w:rPr>
        <w:tab/>
      </w:r>
      <w:r w:rsidRPr="004852D6">
        <w:rPr>
          <w:rFonts w:ascii="Corbel" w:hAnsi="Corbel"/>
          <w:sz w:val="24"/>
          <w:szCs w:val="24"/>
        </w:rPr>
        <w:tab/>
      </w:r>
      <w:r w:rsidRPr="004852D6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 w:rsidRPr="0A2A9561" w:rsidR="635BE1C5">
        <w:rPr>
          <w:rFonts w:ascii="Corbel" w:hAnsi="Corbel"/>
          <w:sz w:val="24"/>
          <w:szCs w:val="24"/>
        </w:rPr>
        <w:t>(skrajne daty)</w:t>
      </w:r>
    </w:p>
    <w:p w:rsidRPr="00176A9F" w:rsidR="00445970" w:rsidP="00EA4832" w:rsidRDefault="009D1E1F" w14:paraId="14F44A51" w14:textId="386CAD53">
      <w:pPr>
        <w:spacing w:after="0" w:line="240" w:lineRule="exact"/>
        <w:jc w:val="both"/>
        <w:rPr>
          <w:rFonts w:ascii="Corbel" w:hAnsi="Corbel"/>
        </w:rPr>
      </w:pPr>
      <w:r w:rsidRPr="0A2A9561" w:rsidR="009D1E1F">
        <w:rPr>
          <w:rFonts w:ascii="Corbel" w:hAnsi="Corbel"/>
        </w:rPr>
        <w:t xml:space="preserve">                                                                                 </w:t>
      </w:r>
      <w:r w:rsidRPr="0A2A9561" w:rsidR="00445970">
        <w:rPr>
          <w:rFonts w:ascii="Corbel" w:hAnsi="Corbel"/>
        </w:rPr>
        <w:t xml:space="preserve">Rok </w:t>
      </w:r>
      <w:r w:rsidRPr="0A2A9561" w:rsidR="00445970">
        <w:rPr>
          <w:rFonts w:ascii="Corbel" w:hAnsi="Corbel"/>
        </w:rPr>
        <w:t xml:space="preserve">akademicki </w:t>
      </w:r>
      <w:r w:rsidRPr="0A2A9561" w:rsidR="009D1E1F">
        <w:rPr>
          <w:rFonts w:ascii="Corbel" w:hAnsi="Corbel"/>
        </w:rPr>
        <w:t>2023</w:t>
      </w:r>
      <w:r w:rsidRPr="0A2A9561" w:rsidR="009D1E1F">
        <w:rPr>
          <w:rFonts w:ascii="Corbel" w:hAnsi="Corbel"/>
        </w:rPr>
        <w:t>/2024</w:t>
      </w:r>
    </w:p>
    <w:p w:rsidRPr="004852D6" w:rsidR="0085747A" w:rsidP="009C54AE" w:rsidRDefault="0085747A" w14:paraId="7AD3B64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4852D6" w:rsidR="0085747A" w:rsidP="009C54AE" w:rsidRDefault="0071620A" w14:paraId="2704AC1E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852D6">
        <w:rPr>
          <w:rFonts w:ascii="Corbel" w:hAnsi="Corbel"/>
          <w:szCs w:val="24"/>
        </w:rPr>
        <w:t xml:space="preserve">1. </w:t>
      </w:r>
      <w:r w:rsidRPr="004852D6" w:rsidR="0085747A">
        <w:rPr>
          <w:rFonts w:ascii="Corbel" w:hAnsi="Corbel"/>
          <w:szCs w:val="24"/>
        </w:rPr>
        <w:t xml:space="preserve">Podstawowe </w:t>
      </w:r>
      <w:r w:rsidRPr="004852D6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4852D6" w:rsidR="0085747A" w:rsidTr="0A2A9561" w14:paraId="553C2C6A" w14:textId="77777777">
        <w:tc>
          <w:tcPr>
            <w:tcW w:w="2694" w:type="dxa"/>
            <w:tcMar/>
            <w:vAlign w:val="center"/>
          </w:tcPr>
          <w:p w:rsidRPr="004852D6" w:rsidR="0085747A" w:rsidP="009C54AE" w:rsidRDefault="00C05F44" w14:paraId="794BCB2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100755" w:rsidR="0085747A" w:rsidP="009C54AE" w:rsidRDefault="008F39DC" w14:paraId="6BBD38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100755">
              <w:rPr>
                <w:rFonts w:ascii="Corbel" w:hAnsi="Corbel"/>
                <w:bCs/>
                <w:sz w:val="24"/>
                <w:szCs w:val="24"/>
              </w:rPr>
              <w:t>Organizacja usług publicznych w samorządzie terytorialnym</w:t>
            </w:r>
          </w:p>
        </w:tc>
      </w:tr>
      <w:tr w:rsidRPr="004852D6" w:rsidR="0085747A" w:rsidTr="0A2A9561" w14:paraId="2FFE4A40" w14:textId="77777777">
        <w:tc>
          <w:tcPr>
            <w:tcW w:w="2694" w:type="dxa"/>
            <w:tcMar/>
            <w:vAlign w:val="center"/>
          </w:tcPr>
          <w:p w:rsidRPr="004852D6" w:rsidR="0085747A" w:rsidP="009C54AE" w:rsidRDefault="00C05F44" w14:paraId="0080B12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Kod przedmiotu</w:t>
            </w:r>
            <w:r w:rsidRPr="004852D6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09C54AE" w:rsidRDefault="00382650" w14:paraId="64190C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A2SO15</w:t>
            </w:r>
          </w:p>
        </w:tc>
      </w:tr>
      <w:tr w:rsidRPr="004852D6" w:rsidR="002D4C59" w:rsidTr="0A2A9561" w14:paraId="03222DA8" w14:textId="77777777">
        <w:tc>
          <w:tcPr>
            <w:tcW w:w="2694" w:type="dxa"/>
            <w:tcMar/>
            <w:vAlign w:val="center"/>
          </w:tcPr>
          <w:p w:rsidRPr="004852D6" w:rsidR="002D4C59" w:rsidP="002D4C59" w:rsidRDefault="002D4C59" w14:paraId="4973555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4852D6" w:rsidR="002D4C59" w:rsidP="002D4C59" w:rsidRDefault="002D4C59" w14:paraId="689DA725" w14:textId="3A0B23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</w:t>
            </w:r>
            <w:r w:rsidR="001007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h </w:t>
            </w:r>
          </w:p>
        </w:tc>
      </w:tr>
      <w:tr w:rsidRPr="004852D6" w:rsidR="002D4C59" w:rsidTr="0A2A9561" w14:paraId="5AC2B37E" w14:textId="77777777">
        <w:tc>
          <w:tcPr>
            <w:tcW w:w="2694" w:type="dxa"/>
            <w:tcMar/>
            <w:vAlign w:val="center"/>
          </w:tcPr>
          <w:p w:rsidRPr="004852D6" w:rsidR="002D4C59" w:rsidP="002D4C59" w:rsidRDefault="002D4C59" w14:paraId="513E39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4852D6" w:rsidR="002D4C59" w:rsidP="0A2A9561" w:rsidRDefault="00100755" w14:paraId="5B22A28C" w14:textId="5A921B0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2A9561" w:rsidR="0010075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</w:t>
            </w:r>
            <w:r w:rsidRPr="0A2A9561" w:rsidR="0010075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nstytut Nauk </w:t>
            </w:r>
            <w:r w:rsidRPr="0A2A9561" w:rsidR="0010075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Prawnych</w:t>
            </w:r>
            <w:r w:rsidRPr="0A2A9561" w:rsidR="00100755">
              <w:rPr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Pr="0A2A9561" w:rsidR="0010075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A2A9561" w:rsidR="002D4C59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</w:p>
        </w:tc>
      </w:tr>
      <w:tr w:rsidRPr="004852D6" w:rsidR="0085747A" w:rsidTr="0A2A9561" w14:paraId="69138A25" w14:textId="77777777">
        <w:tc>
          <w:tcPr>
            <w:tcW w:w="2694" w:type="dxa"/>
            <w:tcMar/>
            <w:vAlign w:val="center"/>
          </w:tcPr>
          <w:p w:rsidRPr="004852D6" w:rsidR="0085747A" w:rsidP="009C54AE" w:rsidRDefault="0085747A" w14:paraId="7A6CD2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09C54AE" w:rsidRDefault="00CE2D7F" w14:paraId="3BD1576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4852D6" w:rsidR="0085747A" w:rsidTr="0A2A9561" w14:paraId="6642E1D0" w14:textId="77777777">
        <w:tc>
          <w:tcPr>
            <w:tcW w:w="2694" w:type="dxa"/>
            <w:tcMar/>
            <w:vAlign w:val="center"/>
          </w:tcPr>
          <w:p w:rsidRPr="004852D6" w:rsidR="0085747A" w:rsidP="009C54AE" w:rsidRDefault="00DE4A14" w14:paraId="2DA7AB5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09C54AE" w:rsidRDefault="00F877AB" w14:paraId="146448A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852D6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4852D6" w:rsidR="0085747A" w:rsidTr="0A2A9561" w14:paraId="6BE0C8A8" w14:textId="77777777">
        <w:tc>
          <w:tcPr>
            <w:tcW w:w="2694" w:type="dxa"/>
            <w:tcMar/>
            <w:vAlign w:val="center"/>
          </w:tcPr>
          <w:p w:rsidRPr="004852D6" w:rsidR="0085747A" w:rsidP="009C54AE" w:rsidRDefault="0085747A" w14:paraId="2EDDD1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09C54AE" w:rsidRDefault="00100755" w14:paraId="0EBC60F8" w14:textId="2D3A08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4852D6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4852D6" w:rsidR="0085747A" w:rsidTr="0A2A9561" w14:paraId="05251D35" w14:textId="77777777">
        <w:tc>
          <w:tcPr>
            <w:tcW w:w="2694" w:type="dxa"/>
            <w:tcMar/>
            <w:vAlign w:val="center"/>
          </w:tcPr>
          <w:p w:rsidRPr="004852D6" w:rsidR="0085747A" w:rsidP="009C54AE" w:rsidRDefault="0085747A" w14:paraId="297EC89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09C54AE" w:rsidRDefault="009C0FFC" w14:paraId="7FE1667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4852D6"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4852D6" w:rsidR="0085747A" w:rsidTr="0A2A9561" w14:paraId="3573C508" w14:textId="77777777">
        <w:tc>
          <w:tcPr>
            <w:tcW w:w="2694" w:type="dxa"/>
            <w:tcMar/>
            <w:vAlign w:val="center"/>
          </w:tcPr>
          <w:p w:rsidRPr="004852D6" w:rsidR="0085747A" w:rsidP="009C54AE" w:rsidRDefault="0085747A" w14:paraId="7BDE276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Rok i semestr</w:t>
            </w:r>
            <w:r w:rsidRPr="004852D6" w:rsidR="0030395F">
              <w:rPr>
                <w:rFonts w:ascii="Corbel" w:hAnsi="Corbel"/>
                <w:sz w:val="24"/>
                <w:szCs w:val="24"/>
              </w:rPr>
              <w:t>/y</w:t>
            </w:r>
            <w:r w:rsidRPr="004852D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A2A9561" w:rsidRDefault="00100755" w14:paraId="149BBB79" w14:textId="33715E7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2A9561" w:rsidR="0010075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0A2A9561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I</w:t>
            </w:r>
            <w:r w:rsidRPr="0A2A9561" w:rsidR="009D1E1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0A2A9561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/ semestr</w:t>
            </w:r>
            <w:r w:rsidRPr="0A2A9561" w:rsidR="0010075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2</w:t>
            </w:r>
          </w:p>
        </w:tc>
      </w:tr>
      <w:tr w:rsidRPr="004852D6" w:rsidR="0085747A" w:rsidTr="0A2A9561" w14:paraId="08C64B65" w14:textId="77777777">
        <w:tc>
          <w:tcPr>
            <w:tcW w:w="2694" w:type="dxa"/>
            <w:tcMar/>
            <w:vAlign w:val="center"/>
          </w:tcPr>
          <w:p w:rsidRPr="004852D6" w:rsidR="0085747A" w:rsidP="009C54AE" w:rsidRDefault="0085747A" w14:paraId="355AA6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852D6" w:rsidR="0085747A" w:rsidP="0A2A9561" w:rsidRDefault="005C7657" w14:paraId="71C40A26" w14:textId="63E3C36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A2A9561" w:rsidR="1F3D66AC">
              <w:rPr>
                <w:rFonts w:ascii="Corbel" w:hAnsi="Corbel"/>
                <w:b w:val="0"/>
                <w:bCs w:val="0"/>
                <w:sz w:val="24"/>
                <w:szCs w:val="24"/>
              </w:rPr>
              <w:t>f</w:t>
            </w:r>
            <w:r w:rsidRPr="0A2A9561" w:rsidR="006D56A9">
              <w:rPr>
                <w:rFonts w:ascii="Corbel" w:hAnsi="Corbel"/>
                <w:b w:val="0"/>
                <w:bCs w:val="0"/>
                <w:sz w:val="24"/>
                <w:szCs w:val="24"/>
              </w:rPr>
              <w:t>akultatywny</w:t>
            </w:r>
          </w:p>
        </w:tc>
      </w:tr>
      <w:tr w:rsidRPr="004852D6" w:rsidR="00923D7D" w:rsidTr="0A2A9561" w14:paraId="4E0C6852" w14:textId="77777777">
        <w:tc>
          <w:tcPr>
            <w:tcW w:w="2694" w:type="dxa"/>
            <w:tcMar/>
            <w:vAlign w:val="center"/>
          </w:tcPr>
          <w:p w:rsidRPr="004852D6" w:rsidR="00923D7D" w:rsidP="009C54AE" w:rsidRDefault="00923D7D" w14:paraId="3A47114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4852D6" w:rsidR="00923D7D" w:rsidP="009C54AE" w:rsidRDefault="009C0FFC" w14:paraId="536E6B0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4852D6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4852D6" w:rsidR="00161F2C" w:rsidTr="0A2A9561" w14:paraId="1E2A8AAE" w14:textId="77777777">
        <w:tc>
          <w:tcPr>
            <w:tcW w:w="2694" w:type="dxa"/>
            <w:tcMar/>
            <w:vAlign w:val="center"/>
          </w:tcPr>
          <w:p w:rsidRPr="004852D6" w:rsidR="00161F2C" w:rsidP="00161F2C" w:rsidRDefault="00161F2C" w14:paraId="4D0AF2E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852D6" w:rsidR="00161F2C" w:rsidP="00161F2C" w:rsidRDefault="00D33FEE" w14:paraId="3815249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Pr="004852D6" w:rsidR="00161F2C" w:rsidTr="0A2A9561" w14:paraId="2CAFAEFB" w14:textId="77777777">
        <w:tc>
          <w:tcPr>
            <w:tcW w:w="2694" w:type="dxa"/>
            <w:tcMar/>
            <w:vAlign w:val="center"/>
          </w:tcPr>
          <w:p w:rsidRPr="004852D6" w:rsidR="00161F2C" w:rsidP="00161F2C" w:rsidRDefault="00161F2C" w14:paraId="6117016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852D6" w:rsidR="00161F2C" w:rsidP="00161F2C" w:rsidRDefault="00CD5CDF" w14:paraId="4A9E0EEE" w14:textId="5D13BD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4852D6" w:rsidR="00D33FEE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 w:rsidRPr="004852D6" w:rsidR="00D33FEE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:rsidRPr="004852D6" w:rsidR="0085747A" w:rsidP="0A2A9561" w:rsidRDefault="0085747A" w14:paraId="6AD8A9F3" w14:textId="21B639BA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0A2A9561" w:rsidR="0085747A">
        <w:rPr>
          <w:rFonts w:ascii="Corbel" w:hAnsi="Corbel"/>
          <w:sz w:val="24"/>
          <w:szCs w:val="24"/>
        </w:rPr>
        <w:t xml:space="preserve">* </w:t>
      </w:r>
      <w:r w:rsidRPr="0A2A9561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0A2A9561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0A2A9561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0A2A9561" w:rsidR="77C07486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0A2A9561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0A2A9561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0A2A9561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4852D6" w:rsidR="00923D7D" w:rsidP="009C54AE" w:rsidRDefault="00923D7D" w14:paraId="14FCB62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4852D6" w:rsidR="0085747A" w:rsidP="009C54AE" w:rsidRDefault="0085747A" w14:paraId="3DE4DF25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>1.</w:t>
      </w:r>
      <w:r w:rsidRPr="004852D6" w:rsidR="00E22FBC">
        <w:rPr>
          <w:rFonts w:ascii="Corbel" w:hAnsi="Corbel"/>
          <w:sz w:val="24"/>
          <w:szCs w:val="24"/>
        </w:rPr>
        <w:t>1</w:t>
      </w:r>
      <w:r w:rsidRPr="004852D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4852D6" w:rsidR="00923D7D" w:rsidP="009C54AE" w:rsidRDefault="00923D7D" w14:paraId="1051544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4852D6" w:rsidR="00015B8F" w:rsidTr="0A2A9561" w14:paraId="775D3C1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852D6" w:rsidR="00015B8F" w:rsidP="009C54AE" w:rsidRDefault="00015B8F" w14:paraId="1B1AE6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Semestr</w:t>
            </w:r>
          </w:p>
          <w:p w:rsidRPr="004852D6" w:rsidR="00015B8F" w:rsidP="009C54AE" w:rsidRDefault="002B5EA0" w14:paraId="720424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(</w:t>
            </w:r>
            <w:r w:rsidRPr="004852D6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23FCD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Wykł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36FECA0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679977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058AB7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09C54AE" w:rsidRDefault="00015B8F" w14:paraId="35BEE9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Sem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77FF45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1708FF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852D6">
              <w:rPr>
                <w:rFonts w:ascii="Corbel" w:hAnsi="Corbel"/>
                <w:szCs w:val="24"/>
              </w:rPr>
              <w:t>Prakt</w:t>
            </w:r>
            <w:proofErr w:type="spellEnd"/>
            <w:r w:rsidRPr="004852D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4F4A53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852D6" w:rsidR="00015B8F" w:rsidP="009C54AE" w:rsidRDefault="00015B8F" w14:paraId="7180DA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852D6">
              <w:rPr>
                <w:rFonts w:ascii="Corbel" w:hAnsi="Corbel"/>
                <w:b/>
                <w:szCs w:val="24"/>
              </w:rPr>
              <w:t>Liczba pkt</w:t>
            </w:r>
            <w:r w:rsidRPr="004852D6" w:rsidR="00B90885">
              <w:rPr>
                <w:rFonts w:ascii="Corbel" w:hAnsi="Corbel"/>
                <w:b/>
                <w:szCs w:val="24"/>
              </w:rPr>
              <w:t>.</w:t>
            </w:r>
            <w:r w:rsidRPr="004852D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4852D6" w:rsidR="00015B8F" w:rsidTr="0A2A9561" w14:paraId="0A118749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161F2C" w14:paraId="4ED698F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A2A9561" w:rsidR="00161F2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19B723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21D9FBA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2533DE" w14:paraId="4298362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A2A9561" w:rsidR="23B1B3E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6462FD2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4497238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753AC1C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6A28603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015B8F" w14:paraId="2A00A42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852D6" w:rsidR="00015B8F" w:rsidP="0A2A9561" w:rsidRDefault="00AA6A2A" w14:paraId="75A65B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A2A9561" w:rsidR="7919A82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4852D6" w:rsidR="00923D7D" w:rsidP="009C54AE" w:rsidRDefault="00923D7D" w14:paraId="5D7FB52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4852D6" w:rsidR="00923D7D" w:rsidP="009C54AE" w:rsidRDefault="00923D7D" w14:paraId="0754F3B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4852D6" w:rsidR="0085747A" w:rsidP="00F83B28" w:rsidRDefault="0085747A" w14:paraId="6116211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>1.</w:t>
      </w:r>
      <w:r w:rsidRPr="004852D6" w:rsidR="00E22FBC">
        <w:rPr>
          <w:rFonts w:ascii="Corbel" w:hAnsi="Corbel"/>
          <w:smallCaps w:val="0"/>
          <w:szCs w:val="24"/>
        </w:rPr>
        <w:t>2</w:t>
      </w:r>
      <w:r w:rsidRPr="004852D6" w:rsidR="00F83B28">
        <w:rPr>
          <w:rFonts w:ascii="Corbel" w:hAnsi="Corbel"/>
          <w:smallCaps w:val="0"/>
          <w:szCs w:val="24"/>
        </w:rPr>
        <w:t>.</w:t>
      </w:r>
      <w:r w:rsidRPr="004852D6" w:rsidR="00F83B28">
        <w:rPr>
          <w:rFonts w:ascii="Corbel" w:hAnsi="Corbel"/>
          <w:smallCaps w:val="0"/>
          <w:szCs w:val="24"/>
        </w:rPr>
        <w:tab/>
      </w:r>
      <w:r w:rsidRPr="004852D6">
        <w:rPr>
          <w:rFonts w:ascii="Corbel" w:hAnsi="Corbel"/>
          <w:smallCaps w:val="0"/>
          <w:szCs w:val="24"/>
        </w:rPr>
        <w:t xml:space="preserve">Sposób realizacji zajęć  </w:t>
      </w:r>
    </w:p>
    <w:p w:rsidRPr="004852D6" w:rsidR="0085747A" w:rsidP="00F83B28" w:rsidRDefault="009D1E1F" w14:paraId="29018F3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852D6">
        <w:rPr>
          <w:rFonts w:ascii="Corbel" w:hAnsi="Corbel" w:eastAsia="MS Gothic" w:cs="MS Gothic"/>
          <w:b w:val="0"/>
          <w:szCs w:val="24"/>
          <w:u w:val="single"/>
        </w:rPr>
        <w:t>x</w:t>
      </w:r>
      <w:r w:rsidRPr="004852D6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4852D6" w:rsidR="0085747A" w:rsidP="00F83B28" w:rsidRDefault="0085747A" w14:paraId="3BDFC22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MS Gothic" w:eastAsia="MS Gothic" w:cs="MS Gothic"/>
          <w:b w:val="0"/>
          <w:szCs w:val="24"/>
        </w:rPr>
        <w:t>☐</w:t>
      </w:r>
      <w:r w:rsidRPr="004852D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4852D6" w:rsidR="0085747A" w:rsidP="009C54AE" w:rsidRDefault="0085747A" w14:paraId="1227A96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4852D6" w:rsidR="00E22FBC" w:rsidP="0A2A9561" w:rsidRDefault="00E22FBC" w14:paraId="169ADBD1" w14:textId="171ADB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0A2A956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A2A9561" w:rsidR="00E22FBC">
        <w:rPr>
          <w:rFonts w:ascii="Corbel" w:hAnsi="Corbel"/>
          <w:caps w:val="0"/>
          <w:smallCaps w:val="0"/>
        </w:rPr>
        <w:t>For</w:t>
      </w:r>
      <w:r w:rsidRPr="0A2A9561" w:rsidR="00445970">
        <w:rPr>
          <w:rFonts w:ascii="Corbel" w:hAnsi="Corbel"/>
          <w:caps w:val="0"/>
          <w:smallCaps w:val="0"/>
        </w:rPr>
        <w:t xml:space="preserve">ma zaliczenia </w:t>
      </w:r>
      <w:r w:rsidRPr="0A2A9561" w:rsidR="00445970">
        <w:rPr>
          <w:rFonts w:ascii="Corbel" w:hAnsi="Corbel"/>
          <w:caps w:val="0"/>
          <w:smallCaps w:val="0"/>
        </w:rPr>
        <w:t xml:space="preserve">przedmiotu </w:t>
      </w:r>
      <w:r w:rsidRPr="0A2A9561" w:rsidR="00E22FBC">
        <w:rPr>
          <w:rFonts w:ascii="Corbel" w:hAnsi="Corbel"/>
          <w:caps w:val="0"/>
          <w:smallCaps w:val="0"/>
        </w:rPr>
        <w:t>(</w:t>
      </w:r>
      <w:r w:rsidRPr="0A2A9561" w:rsidR="00E22FBC">
        <w:rPr>
          <w:rFonts w:ascii="Corbel" w:hAnsi="Corbel"/>
          <w:caps w:val="0"/>
          <w:smallCaps w:val="0"/>
        </w:rPr>
        <w:t xml:space="preserve">z toku) </w:t>
      </w:r>
      <w:r w:rsidRPr="0A2A956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A2A9561" w:rsidP="0A2A9561" w:rsidRDefault="0A2A9561" w14:paraId="47CE7AF9" w14:textId="22B6711F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4852D6" w:rsidR="00071105" w:rsidP="00071105" w:rsidRDefault="00121EAC" w14:paraId="4DEF9D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b w:val="0"/>
          <w:smallCaps w:val="0"/>
          <w:szCs w:val="24"/>
        </w:rPr>
        <w:t>Z</w:t>
      </w:r>
      <w:r w:rsidRPr="004852D6" w:rsidR="00C2018D">
        <w:rPr>
          <w:rFonts w:ascii="Corbel" w:hAnsi="Corbel"/>
          <w:b w:val="0"/>
          <w:smallCaps w:val="0"/>
          <w:szCs w:val="24"/>
        </w:rPr>
        <w:t>aliczenie z oceną</w:t>
      </w:r>
    </w:p>
    <w:p w:rsidRPr="004852D6" w:rsidR="00071105" w:rsidP="009C54AE" w:rsidRDefault="00071105" w14:paraId="7C67963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4852D6" w:rsidR="00E960BB" w:rsidP="009C54AE" w:rsidRDefault="0085747A" w14:paraId="27F8A0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4852D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852D6" w:rsidR="0085747A" w:rsidTr="00745302" w14:paraId="00160A9B" w14:textId="77777777">
        <w:tc>
          <w:tcPr>
            <w:tcW w:w="9670" w:type="dxa"/>
          </w:tcPr>
          <w:p w:rsidRPr="004852D6" w:rsidR="0085747A" w:rsidP="009C54AE" w:rsidRDefault="006F2AF8" w14:paraId="0842A73A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4852D6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4852D6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Pr="004852D6" w:rsidR="00AE46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4852D6" w:rsidR="00153C41" w:rsidP="009C54AE" w:rsidRDefault="00153C41" w14:paraId="68A1881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A2A9561" w:rsidRDefault="0A2A9561" w14:paraId="7EE59259" w14:textId="50AC9EFF">
      <w:r>
        <w:br w:type="page"/>
      </w:r>
    </w:p>
    <w:p w:rsidRPr="004852D6" w:rsidR="0085747A" w:rsidP="0A2A9561" w:rsidRDefault="0071620A" w14:paraId="17EDD104" w14:textId="29245A20">
      <w:pPr>
        <w:pStyle w:val="Punktygwne"/>
        <w:spacing w:before="0" w:after="0"/>
        <w:rPr>
          <w:rFonts w:ascii="Corbel" w:hAnsi="Corbel"/>
        </w:rPr>
      </w:pPr>
      <w:r w:rsidRPr="0A2A9561" w:rsidR="0071620A">
        <w:rPr>
          <w:rFonts w:ascii="Corbel" w:hAnsi="Corbel"/>
        </w:rPr>
        <w:t>3.</w:t>
      </w:r>
      <w:r w:rsidRPr="0A2A9561" w:rsidR="00A84C85">
        <w:rPr>
          <w:rFonts w:ascii="Corbel" w:hAnsi="Corbel"/>
        </w:rPr>
        <w:t xml:space="preserve">cele, efekty uczenia </w:t>
      </w:r>
      <w:r w:rsidRPr="0A2A9561" w:rsidR="00A84C85">
        <w:rPr>
          <w:rFonts w:ascii="Corbel" w:hAnsi="Corbel"/>
        </w:rPr>
        <w:t>się</w:t>
      </w:r>
      <w:r w:rsidRPr="0A2A9561" w:rsidR="0085747A">
        <w:rPr>
          <w:rFonts w:ascii="Corbel" w:hAnsi="Corbel"/>
        </w:rPr>
        <w:t>,</w:t>
      </w:r>
      <w:r w:rsidRPr="0A2A9561" w:rsidR="0085747A">
        <w:rPr>
          <w:rFonts w:ascii="Corbel" w:hAnsi="Corbel"/>
        </w:rPr>
        <w:t xml:space="preserve"> treści Programowe i stosowane metody Dydaktyczne</w:t>
      </w:r>
    </w:p>
    <w:p w:rsidRPr="004852D6" w:rsidR="0085747A" w:rsidP="009C54AE" w:rsidRDefault="0085747A" w14:paraId="1978499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4852D6" w:rsidR="0085747A" w:rsidP="009C54AE" w:rsidRDefault="0071620A" w14:paraId="36ABF61B" w14:textId="77777777">
      <w:pPr>
        <w:pStyle w:val="Podpunkty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 xml:space="preserve">3.1 </w:t>
      </w:r>
      <w:r w:rsidRPr="004852D6" w:rsidR="00C05F44">
        <w:rPr>
          <w:rFonts w:ascii="Corbel" w:hAnsi="Corbel"/>
          <w:sz w:val="24"/>
          <w:szCs w:val="24"/>
        </w:rPr>
        <w:t>Cele przedmiotu</w:t>
      </w:r>
    </w:p>
    <w:p w:rsidRPr="004852D6" w:rsidR="00F83B28" w:rsidP="009C54AE" w:rsidRDefault="00F83B28" w14:paraId="7E0D31E3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4852D6" w:rsidR="002D4C59" w:rsidTr="002D4C59" w14:paraId="2577DDA9" w14:textId="77777777">
        <w:tc>
          <w:tcPr>
            <w:tcW w:w="845" w:type="dxa"/>
            <w:vAlign w:val="center"/>
          </w:tcPr>
          <w:p w:rsidRPr="004852D6" w:rsidR="002D4C59" w:rsidP="00EA477A" w:rsidRDefault="002D4C59" w14:paraId="5B3FC7A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4852D6" w:rsidR="002D4C59" w:rsidP="00EA477A" w:rsidRDefault="002D4C59" w14:paraId="38DA30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obszarami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>i instrumentami w zakresie wykonywania usług publicznych w samorządzie terytorialnym.</w:t>
            </w:r>
          </w:p>
        </w:tc>
      </w:tr>
      <w:tr w:rsidRPr="004852D6" w:rsidR="002D4C59" w:rsidTr="002D4C59" w14:paraId="43BE7639" w14:textId="77777777">
        <w:tc>
          <w:tcPr>
            <w:tcW w:w="845" w:type="dxa"/>
            <w:vAlign w:val="center"/>
          </w:tcPr>
          <w:p w:rsidRPr="004852D6" w:rsidR="002D4C59" w:rsidP="00EA477A" w:rsidRDefault="002D4C59" w14:paraId="027F5AA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4852D6" w:rsidR="002D4C59" w:rsidP="00EA477A" w:rsidRDefault="002D4C59" w14:paraId="6AC5DD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w obszarze realizacji usług publicznych w samorządzie terytorialnym.</w:t>
            </w:r>
          </w:p>
        </w:tc>
      </w:tr>
    </w:tbl>
    <w:p w:rsidRPr="004852D6" w:rsidR="0085747A" w:rsidP="009C54AE" w:rsidRDefault="0085747A" w14:paraId="7CCA372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4852D6" w:rsidR="001D7B54" w:rsidP="009C54AE" w:rsidRDefault="009F4610" w14:paraId="74B2DA3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 xml:space="preserve">3.2 </w:t>
      </w:r>
      <w:r w:rsidRPr="004852D6" w:rsidR="001D7B54">
        <w:rPr>
          <w:rFonts w:ascii="Corbel" w:hAnsi="Corbel"/>
          <w:b/>
          <w:sz w:val="24"/>
          <w:szCs w:val="24"/>
        </w:rPr>
        <w:t xml:space="preserve">Efekty </w:t>
      </w:r>
      <w:r w:rsidRPr="004852D6" w:rsidR="00C05F44">
        <w:rPr>
          <w:rFonts w:ascii="Corbel" w:hAnsi="Corbel"/>
          <w:b/>
          <w:sz w:val="24"/>
          <w:szCs w:val="24"/>
        </w:rPr>
        <w:t xml:space="preserve">uczenia się </w:t>
      </w:r>
      <w:r w:rsidRPr="004852D6" w:rsidR="001D7B54">
        <w:rPr>
          <w:rFonts w:ascii="Corbel" w:hAnsi="Corbel"/>
          <w:b/>
          <w:sz w:val="24"/>
          <w:szCs w:val="24"/>
        </w:rPr>
        <w:t>dla przedmiotu</w:t>
      </w:r>
    </w:p>
    <w:p w:rsidRPr="004852D6" w:rsidR="001D7B54" w:rsidP="009C54AE" w:rsidRDefault="001D7B54" w14:paraId="0C69499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4852D6" w:rsidR="0085747A" w:rsidTr="0A2A9561" w14:paraId="509D2F61" w14:textId="77777777">
        <w:tc>
          <w:tcPr>
            <w:tcW w:w="1679" w:type="dxa"/>
            <w:tcMar/>
            <w:vAlign w:val="center"/>
          </w:tcPr>
          <w:p w:rsidRPr="004852D6" w:rsidR="0085747A" w:rsidP="009C54AE" w:rsidRDefault="0085747A" w14:paraId="3E3809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smallCaps w:val="0"/>
                <w:szCs w:val="24"/>
              </w:rPr>
              <w:t>EK</w:t>
            </w:r>
            <w:r w:rsidRPr="004852D6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4852D6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4852D6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4852D6" w:rsidR="0085747A" w:rsidP="00C05F44" w:rsidRDefault="0085747A" w14:paraId="06CACA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4852D6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4852D6" w:rsidR="0085747A" w:rsidP="00C05F44" w:rsidRDefault="0085747A" w14:paraId="2CC9B1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852D6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4852D6" w:rsidR="00A0649B" w:rsidTr="0A2A9561" w14:paraId="2B29ED34" w14:textId="77777777">
        <w:tc>
          <w:tcPr>
            <w:tcW w:w="1679" w:type="dxa"/>
            <w:tcMar/>
          </w:tcPr>
          <w:p w:rsidRPr="004852D6" w:rsidR="00A0649B" w:rsidP="00A0649B" w:rsidRDefault="00A0649B" w14:paraId="392F87C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4852D6" w:rsidR="00A0649B" w:rsidP="00A0649B" w:rsidRDefault="00A0649B" w14:paraId="6F7810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tcMar/>
            <w:vAlign w:val="center"/>
          </w:tcPr>
          <w:p w:rsidRPr="004852D6" w:rsidR="00C70C0C" w:rsidP="006D0217" w:rsidRDefault="006D0217" w14:paraId="6C1AA4C5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C70C0C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4852D6" w:rsidR="00A0649B" w:rsidP="006D0217" w:rsidRDefault="00C70C0C" w14:paraId="553019E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tcMar/>
            <w:vAlign w:val="center"/>
          </w:tcPr>
          <w:p w:rsidRPr="004852D6" w:rsidR="00A0649B" w:rsidP="00F0368B" w:rsidRDefault="00C70C0C" w14:paraId="315F2C0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4852D6" w:rsidR="00A0649B" w:rsidTr="0A2A9561" w14:paraId="32FCA7DD" w14:textId="77777777">
        <w:tc>
          <w:tcPr>
            <w:tcW w:w="1679" w:type="dxa"/>
            <w:tcMar/>
          </w:tcPr>
          <w:p w:rsidRPr="004852D6" w:rsidR="00A0649B" w:rsidP="00A0649B" w:rsidRDefault="00A0649B" w14:paraId="027DAEC0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  <w:vAlign w:val="center"/>
          </w:tcPr>
          <w:p w:rsidRPr="004852D6" w:rsidR="00B43051" w:rsidP="006D0217" w:rsidRDefault="006D0217" w14:paraId="2AA59A79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4852D6" w:rsidR="00B43051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4852D6" w:rsidR="00A0649B" w:rsidP="006D0217" w:rsidRDefault="00B43051" w14:paraId="2E23D99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tcMar/>
            <w:vAlign w:val="center"/>
          </w:tcPr>
          <w:p w:rsidRPr="004852D6" w:rsidR="00A0649B" w:rsidP="00F0368B" w:rsidRDefault="00B43051" w14:paraId="305E76B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4852D6" w:rsidR="00B016C6" w:rsidTr="0A2A9561" w14:paraId="634EBD89" w14:textId="77777777">
        <w:tc>
          <w:tcPr>
            <w:tcW w:w="1679" w:type="dxa"/>
            <w:tcMar/>
          </w:tcPr>
          <w:p w:rsidRPr="004852D6" w:rsidR="00B016C6" w:rsidP="00B016C6" w:rsidRDefault="00B016C6" w14:paraId="21C0A6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76B78EDD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7AF0A0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4852D6" w:rsidR="00B016C6" w:rsidP="00B016C6" w:rsidRDefault="00B016C6" w14:paraId="7C4693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4852D6" w:rsidR="00B016C6" w:rsidP="00B016C6" w:rsidRDefault="00B016C6" w14:paraId="3AA191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852D6" w:rsidR="00B016C6" w:rsidTr="0A2A9561" w14:paraId="309461B3" w14:textId="77777777">
        <w:tc>
          <w:tcPr>
            <w:tcW w:w="1679" w:type="dxa"/>
            <w:tcMar/>
          </w:tcPr>
          <w:p w:rsidRPr="004852D6" w:rsidR="00B016C6" w:rsidP="00B016C6" w:rsidRDefault="00B016C6" w14:paraId="5ECA16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09DA5F4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198579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4852D6" w:rsidR="00B016C6" w:rsidTr="0A2A9561" w14:paraId="0EC44AAC" w14:textId="77777777">
        <w:tc>
          <w:tcPr>
            <w:tcW w:w="1679" w:type="dxa"/>
            <w:tcMar/>
          </w:tcPr>
          <w:p w:rsidRPr="004852D6" w:rsidR="00B016C6" w:rsidP="00B016C6" w:rsidRDefault="00B016C6" w14:paraId="4774DD3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6956F12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476F2A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4852D6" w:rsidR="00B016C6" w:rsidTr="0A2A9561" w14:paraId="3A59B69D" w14:textId="77777777">
        <w:trPr>
          <w:trHeight w:val="1499"/>
        </w:trPr>
        <w:tc>
          <w:tcPr>
            <w:tcW w:w="1679" w:type="dxa"/>
            <w:tcMar/>
          </w:tcPr>
          <w:p w:rsidRPr="004852D6" w:rsidR="00B016C6" w:rsidP="00B016C6" w:rsidRDefault="00B016C6" w14:paraId="1B7161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67B954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4BE564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4852D6" w:rsidR="00B016C6" w:rsidTr="0A2A9561" w14:paraId="3BAA7CF9" w14:textId="77777777">
        <w:tc>
          <w:tcPr>
            <w:tcW w:w="1679" w:type="dxa"/>
            <w:tcMar/>
          </w:tcPr>
          <w:p w:rsidRPr="004852D6" w:rsidR="00B016C6" w:rsidP="00B016C6" w:rsidRDefault="00B016C6" w14:paraId="1EBF75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Mar/>
          </w:tcPr>
          <w:p w:rsidRPr="004852D6" w:rsidR="00B016C6" w:rsidP="0A2A9561" w:rsidRDefault="006D0217" w14:paraId="320059BB" w14:textId="212CF9B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A2A9561" w:rsidR="006D0217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0A2A9561" w:rsidR="6EA3A88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prowadzenia debaty, przygotowania prac pisemnych, prezentacji </w:t>
            </w:r>
            <w:r w:rsidRPr="0A2A9561" w:rsidR="6EA3A885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0A2A9561" w:rsidR="6EA3A88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</w:t>
            </w:r>
            <w:r w:rsidRPr="0A2A9561" w:rsidR="6EA3A885">
              <w:rPr>
                <w:rFonts w:ascii="Corbel" w:hAnsi="Corbel"/>
                <w:b w:val="0"/>
                <w:bCs w:val="0"/>
                <w:caps w:val="0"/>
                <w:smallCaps w:val="0"/>
              </w:rPr>
              <w:t>i dyscyplin</w:t>
            </w:r>
            <w:r w:rsidRPr="0A2A9561" w:rsidR="6EA3A88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naukowych wykładanych w ramach kierunku Administracja dotyczących zagadnień szczegółowych, z wykorzystaniem poglądów doktryny, źródeł prawa oraz orzecznictwa sądowego i administracyjnego, a także</w:t>
            </w:r>
          </w:p>
          <w:p w:rsidRPr="004852D6" w:rsidR="00B016C6" w:rsidP="006D0217" w:rsidRDefault="00B016C6" w14:paraId="527F2ED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74354BD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4852D6" w:rsidR="00B016C6" w:rsidTr="0A2A9561" w14:paraId="532F63C9" w14:textId="77777777">
        <w:tc>
          <w:tcPr>
            <w:tcW w:w="1679" w:type="dxa"/>
            <w:tcMar/>
          </w:tcPr>
          <w:p w:rsidRPr="004852D6" w:rsidR="00B016C6" w:rsidP="00B016C6" w:rsidRDefault="00B016C6" w14:paraId="168933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288D57F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517366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4852D6" w:rsidR="00B016C6" w:rsidTr="0A2A9561" w14:paraId="4EBEC468" w14:textId="77777777">
        <w:tc>
          <w:tcPr>
            <w:tcW w:w="1679" w:type="dxa"/>
            <w:tcMar/>
          </w:tcPr>
          <w:p w:rsidRPr="004852D6" w:rsidR="00B016C6" w:rsidP="00B016C6" w:rsidRDefault="00B016C6" w14:paraId="5C13ED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0389A0B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51E810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4852D6" w:rsidR="00B016C6" w:rsidTr="0A2A9561" w14:paraId="56A220EA" w14:textId="77777777">
        <w:tc>
          <w:tcPr>
            <w:tcW w:w="1679" w:type="dxa"/>
            <w:tcMar/>
          </w:tcPr>
          <w:p w:rsidRPr="004852D6" w:rsidR="00B016C6" w:rsidP="00B016C6" w:rsidRDefault="00B016C6" w14:paraId="0781B9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16B636A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675C2F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4852D6" w:rsidR="00B016C6" w:rsidTr="0A2A9561" w14:paraId="5D71E7FE" w14:textId="77777777">
        <w:tc>
          <w:tcPr>
            <w:tcW w:w="1679" w:type="dxa"/>
            <w:tcMar/>
          </w:tcPr>
          <w:p w:rsidRPr="004852D6" w:rsidR="00B016C6" w:rsidP="00B016C6" w:rsidRDefault="00B016C6" w14:paraId="24D5844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  <w:tcMar/>
          </w:tcPr>
          <w:p w:rsidRPr="004852D6" w:rsidR="00B016C6" w:rsidP="006D0217" w:rsidRDefault="006D0217" w14:paraId="2E3F83E3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B016C6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  <w:tcMar/>
          </w:tcPr>
          <w:p w:rsidRPr="004852D6" w:rsidR="00B016C6" w:rsidP="00B016C6" w:rsidRDefault="00B016C6" w14:paraId="55B35F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4852D6" w:rsidR="0085747A" w:rsidP="009C54AE" w:rsidRDefault="0085747A" w14:paraId="75DDF06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4852D6" w:rsidR="0085747A" w:rsidP="009C54AE" w:rsidRDefault="00675843" w14:paraId="5E5BDC2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>3.3</w:t>
      </w:r>
      <w:r w:rsidRPr="004852D6" w:rsidR="0085747A">
        <w:rPr>
          <w:rFonts w:ascii="Corbel" w:hAnsi="Corbel"/>
          <w:b/>
          <w:sz w:val="24"/>
          <w:szCs w:val="24"/>
        </w:rPr>
        <w:t>T</w:t>
      </w:r>
      <w:r w:rsidRPr="004852D6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4852D6" w:rsidR="0085747A" w:rsidP="009C54AE" w:rsidRDefault="0085747A" w14:paraId="0518DA0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A2A9561" w:rsidR="0085747A">
        <w:rPr>
          <w:rFonts w:ascii="Corbel" w:hAnsi="Corbel"/>
          <w:sz w:val="24"/>
          <w:szCs w:val="24"/>
        </w:rPr>
        <w:t xml:space="preserve">Problematyka wykładu </w:t>
      </w:r>
    </w:p>
    <w:p w:rsidRPr="004852D6" w:rsidR="0085747A" w:rsidP="009C54AE" w:rsidRDefault="0085747A" w14:paraId="4E8D047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4852D6" w:rsidR="0085747A" w:rsidP="009C54AE" w:rsidRDefault="0085747A" w14:paraId="12F14F35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852D6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4852D6" w:rsidR="009F4610">
        <w:rPr>
          <w:rFonts w:ascii="Corbel" w:hAnsi="Corbel"/>
          <w:sz w:val="24"/>
          <w:szCs w:val="24"/>
        </w:rPr>
        <w:t xml:space="preserve">, </w:t>
      </w:r>
      <w:r w:rsidRPr="004852D6">
        <w:rPr>
          <w:rFonts w:ascii="Corbel" w:hAnsi="Corbel"/>
          <w:sz w:val="24"/>
          <w:szCs w:val="24"/>
        </w:rPr>
        <w:t xml:space="preserve">zajęć praktycznych </w:t>
      </w:r>
    </w:p>
    <w:p w:rsidRPr="004852D6" w:rsidR="0023579F" w:rsidP="0023579F" w:rsidRDefault="0023579F" w14:paraId="4E784F0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852D6" w:rsidR="0023579F" w:rsidTr="0A2A9561" w14:paraId="6EB38261" w14:textId="77777777">
        <w:tc>
          <w:tcPr>
            <w:tcW w:w="9520" w:type="dxa"/>
            <w:tcMar/>
          </w:tcPr>
          <w:p w:rsidRPr="004852D6" w:rsidR="0023579F" w:rsidP="00B720EA" w:rsidRDefault="0023579F" w14:paraId="787D019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4852D6" w:rsidR="0023579F" w:rsidTr="0A2A9561" w14:paraId="77E17481" w14:textId="77777777">
        <w:tc>
          <w:tcPr>
            <w:tcW w:w="9520" w:type="dxa"/>
            <w:tcMar/>
          </w:tcPr>
          <w:p w:rsidRPr="004852D6" w:rsidR="0023579F" w:rsidP="00B720EA" w:rsidRDefault="0023579F" w14:paraId="779DB2CE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Pojęcie usług publicznych, usług użyteczności publicznej, gospodarki komunalnej. Rodzaje usług publicznych.</w:t>
            </w:r>
          </w:p>
        </w:tc>
      </w:tr>
      <w:tr w:rsidRPr="004852D6" w:rsidR="0023579F" w:rsidTr="0A2A9561" w14:paraId="613111A1" w14:textId="77777777">
        <w:tc>
          <w:tcPr>
            <w:tcW w:w="9520" w:type="dxa"/>
            <w:tcMar/>
          </w:tcPr>
          <w:p w:rsidRPr="004852D6" w:rsidR="0023579F" w:rsidP="00B720EA" w:rsidRDefault="0023579F" w14:paraId="1F3F79D1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Podmioty gospodarki komunalnej.</w:t>
            </w:r>
            <w:r w:rsidRPr="004852D6" w:rsidR="004C04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852D6">
              <w:rPr>
                <w:rFonts w:ascii="Corbel" w:hAnsi="Corbel"/>
                <w:sz w:val="24"/>
                <w:szCs w:val="24"/>
              </w:rPr>
              <w:t xml:space="preserve">Współpraca jednostek samorządu terytorialnego w zakresie realizacji usług. </w:t>
            </w:r>
            <w:r w:rsidRPr="004852D6" w:rsidR="000D4CF9">
              <w:rPr>
                <w:rFonts w:ascii="Corbel" w:hAnsi="Corbel"/>
                <w:sz w:val="24"/>
                <w:szCs w:val="24"/>
              </w:rPr>
              <w:t xml:space="preserve"> Zadania własne i zlecone.</w:t>
            </w:r>
          </w:p>
        </w:tc>
      </w:tr>
      <w:tr w:rsidRPr="004852D6" w:rsidR="0023579F" w:rsidTr="0A2A9561" w14:paraId="2D446CDA" w14:textId="77777777">
        <w:tc>
          <w:tcPr>
            <w:tcW w:w="9520" w:type="dxa"/>
            <w:tcMar/>
          </w:tcPr>
          <w:p w:rsidRPr="004852D6" w:rsidR="0023579F" w:rsidP="004C043E" w:rsidRDefault="0023579F" w14:paraId="327E2B00" w14:textId="6991AC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2A9561" w:rsidR="0023579F">
              <w:rPr>
                <w:rFonts w:ascii="Corbel" w:hAnsi="Corbel"/>
                <w:sz w:val="24"/>
                <w:szCs w:val="24"/>
              </w:rPr>
              <w:t xml:space="preserve">Proces świadczenia usług publicznych w </w:t>
            </w:r>
            <w:r w:rsidRPr="0A2A9561" w:rsidR="0023579F">
              <w:rPr>
                <w:rFonts w:ascii="Corbel" w:hAnsi="Corbel"/>
                <w:sz w:val="24"/>
                <w:szCs w:val="24"/>
              </w:rPr>
              <w:t>samorządzie.</w:t>
            </w:r>
            <w:r w:rsidRPr="0A2A9561" w:rsidR="002357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A2A9561" w:rsidR="004C043E">
              <w:rPr>
                <w:rFonts w:ascii="Corbel" w:hAnsi="Corbel"/>
                <w:sz w:val="24"/>
                <w:szCs w:val="24"/>
              </w:rPr>
              <w:t xml:space="preserve">Zlecanie usług </w:t>
            </w:r>
            <w:r w:rsidRPr="0A2A9561" w:rsidR="0023579F">
              <w:rPr>
                <w:rFonts w:ascii="Corbel" w:hAnsi="Corbel"/>
                <w:sz w:val="24"/>
                <w:szCs w:val="24"/>
              </w:rPr>
              <w:t>podmiotom</w:t>
            </w:r>
            <w:r w:rsidRPr="0A2A9561" w:rsidR="004C04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A2A9561" w:rsidR="0023579F">
              <w:rPr>
                <w:rFonts w:ascii="Corbel" w:hAnsi="Corbel"/>
                <w:sz w:val="24"/>
                <w:szCs w:val="24"/>
              </w:rPr>
              <w:t>zewnętrznym (prywatnym) i organizacjom pozarządowym.</w:t>
            </w:r>
          </w:p>
        </w:tc>
      </w:tr>
      <w:tr w:rsidRPr="004852D6" w:rsidR="0023579F" w:rsidTr="0A2A9561" w14:paraId="5D34FA2D" w14:textId="77777777">
        <w:tc>
          <w:tcPr>
            <w:tcW w:w="9520" w:type="dxa"/>
            <w:tcMar/>
          </w:tcPr>
          <w:p w:rsidRPr="004852D6" w:rsidR="0023579F" w:rsidP="00B720EA" w:rsidRDefault="0023579F" w14:paraId="3510B67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Realizacja usług przez samorząd województwa.</w:t>
            </w:r>
          </w:p>
        </w:tc>
      </w:tr>
      <w:tr w:rsidRPr="004852D6" w:rsidR="0023579F" w:rsidTr="0A2A9561" w14:paraId="2BB2DC30" w14:textId="77777777">
        <w:tc>
          <w:tcPr>
            <w:tcW w:w="9520" w:type="dxa"/>
            <w:tcMar/>
          </w:tcPr>
          <w:p w:rsidRPr="004852D6" w:rsidR="0023579F" w:rsidP="00B720EA" w:rsidRDefault="0023579F" w14:paraId="546E6F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Realizacja usług przez powiat.</w:t>
            </w:r>
          </w:p>
        </w:tc>
      </w:tr>
      <w:tr w:rsidRPr="004852D6" w:rsidR="0023579F" w:rsidTr="0A2A9561" w14:paraId="686C6C87" w14:textId="77777777">
        <w:tc>
          <w:tcPr>
            <w:tcW w:w="9520" w:type="dxa"/>
            <w:tcMar/>
          </w:tcPr>
          <w:p w:rsidRPr="004852D6" w:rsidR="0023579F" w:rsidP="00B720EA" w:rsidRDefault="0023579F" w14:paraId="07B5E70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Realizacja usług w gminie.</w:t>
            </w:r>
          </w:p>
        </w:tc>
      </w:tr>
    </w:tbl>
    <w:p w:rsidRPr="004852D6" w:rsidR="0085747A" w:rsidP="009C54AE" w:rsidRDefault="0085747A" w14:paraId="228C5C5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4852D6" w:rsidR="0085747A" w:rsidP="009C54AE" w:rsidRDefault="009F4610" w14:paraId="7DBF8B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>3.4 Metody dydaktyczne</w:t>
      </w:r>
    </w:p>
    <w:p w:rsidRPr="004852D6" w:rsidR="0085747A" w:rsidP="009C54AE" w:rsidRDefault="0085747A" w14:paraId="386A319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852D6" w:rsidR="00E960BB" w:rsidP="008D50AC" w:rsidRDefault="0023579F" w14:paraId="5CFD4F30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4852D6">
        <w:rPr>
          <w:rFonts w:ascii="Corbel" w:hAnsi="Corbel"/>
          <w:b w:val="0"/>
          <w:smallCaps w:val="0"/>
          <w:szCs w:val="24"/>
        </w:rPr>
        <w:t>konwersatorium</w:t>
      </w:r>
      <w:r w:rsidRPr="004852D6" w:rsidR="00A53ADF">
        <w:rPr>
          <w:rFonts w:ascii="Corbel" w:hAnsi="Corbel"/>
          <w:b w:val="0"/>
          <w:smallCaps w:val="0"/>
          <w:szCs w:val="24"/>
        </w:rPr>
        <w:t>:</w:t>
      </w:r>
      <w:r w:rsidRPr="004852D6" w:rsidR="004C043E">
        <w:rPr>
          <w:rFonts w:ascii="Corbel" w:hAnsi="Corbel"/>
          <w:b w:val="0"/>
          <w:smallCaps w:val="0"/>
          <w:szCs w:val="24"/>
        </w:rPr>
        <w:t xml:space="preserve"> </w:t>
      </w:r>
      <w:r w:rsidRPr="004852D6" w:rsidR="008D50AC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:rsidRPr="004852D6" w:rsidR="00E960BB" w:rsidP="009C54AE" w:rsidRDefault="00E960BB" w14:paraId="7CD3BC6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A2A9561" w:rsidRDefault="0A2A9561" w14:paraId="530390DC" w14:textId="3540E468">
      <w:r>
        <w:br w:type="page"/>
      </w:r>
    </w:p>
    <w:p w:rsidRPr="004852D6" w:rsidR="0085747A" w:rsidP="009C54AE" w:rsidRDefault="00C61DC5" w14:paraId="61EF9E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4. </w:t>
      </w:r>
      <w:r w:rsidRPr="004852D6" w:rsidR="0085747A">
        <w:rPr>
          <w:rFonts w:ascii="Corbel" w:hAnsi="Corbel"/>
          <w:smallCaps w:val="0"/>
          <w:szCs w:val="24"/>
        </w:rPr>
        <w:t>METODY I KRYTERIA OCENY</w:t>
      </w:r>
    </w:p>
    <w:p w:rsidRPr="004852D6" w:rsidR="00923D7D" w:rsidP="009C54AE" w:rsidRDefault="00923D7D" w14:paraId="40A8066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4852D6" w:rsidR="0085747A" w:rsidP="009C54AE" w:rsidRDefault="0085747A" w14:paraId="090B75C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4.1 Sposoby weryfikacji efektów </w:t>
      </w:r>
      <w:r w:rsidRPr="004852D6" w:rsidR="00C05F44">
        <w:rPr>
          <w:rFonts w:ascii="Corbel" w:hAnsi="Corbel"/>
          <w:smallCaps w:val="0"/>
          <w:szCs w:val="24"/>
        </w:rPr>
        <w:t>uczenia się</w:t>
      </w:r>
    </w:p>
    <w:p w:rsidRPr="004852D6" w:rsidR="0085747A" w:rsidP="009C54AE" w:rsidRDefault="0085747A" w14:paraId="17B2995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4852D6" w:rsidR="0085747A" w:rsidTr="009C59AC" w14:paraId="0C9AEFC1" w14:textId="77777777">
        <w:tc>
          <w:tcPr>
            <w:tcW w:w="1962" w:type="dxa"/>
            <w:vAlign w:val="center"/>
          </w:tcPr>
          <w:p w:rsidRPr="004852D6" w:rsidR="0085747A" w:rsidP="009C54AE" w:rsidRDefault="0071620A" w14:paraId="39B108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4852D6" w:rsidR="0085747A" w:rsidP="00176A9F" w:rsidRDefault="00F974DA" w14:paraId="579760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4852D6" w:rsidR="0085747A" w:rsidP="00176A9F" w:rsidRDefault="009F4610" w14:paraId="656512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4852D6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4852D6" w:rsidR="00923D7D" w:rsidP="00176A9F" w:rsidRDefault="0085747A" w14:paraId="7172A648" w14:textId="60360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4852D6" w:rsidR="0085747A" w:rsidP="00176A9F" w:rsidRDefault="0085747A" w14:paraId="56621A6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4852D6" w:rsidR="0085747A" w:rsidTr="009C59AC" w14:paraId="7AA2CF63" w14:textId="77777777">
        <w:tc>
          <w:tcPr>
            <w:tcW w:w="1962" w:type="dxa"/>
          </w:tcPr>
          <w:p w:rsidRPr="004852D6" w:rsidR="0085747A" w:rsidP="009C54AE" w:rsidRDefault="0085747A" w14:paraId="2EEC83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4852D6" w:rsidR="0085747A" w:rsidP="00176A9F" w:rsidRDefault="0039088A" w14:paraId="428CDE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4852D6" w:rsidR="0085747A" w:rsidP="00176A9F" w:rsidRDefault="009301FD" w14:paraId="31468D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5747A" w:rsidTr="009C59AC" w14:paraId="3CE409D0" w14:textId="77777777">
        <w:tc>
          <w:tcPr>
            <w:tcW w:w="1962" w:type="dxa"/>
          </w:tcPr>
          <w:p w:rsidRPr="004852D6" w:rsidR="0085747A" w:rsidP="009C54AE" w:rsidRDefault="0085747A" w14:paraId="52FAF33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852D6" w:rsidR="0085747A" w:rsidP="00176A9F" w:rsidRDefault="0039088A" w14:paraId="00514E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4852D6" w:rsidR="0085747A" w:rsidP="00176A9F" w:rsidRDefault="009301FD" w14:paraId="4A370C6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</w:t>
            </w:r>
            <w:r w:rsidRPr="004852D6" w:rsidR="008D3742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Pr="004852D6" w:rsidR="008D374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1F50EFB5" w14:textId="77777777">
        <w:tc>
          <w:tcPr>
            <w:tcW w:w="1962" w:type="dxa"/>
          </w:tcPr>
          <w:p w:rsidRPr="004852D6" w:rsidR="008D3742" w:rsidP="008D3742" w:rsidRDefault="008D3742" w14:paraId="135947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4852D6" w:rsidR="008D3742" w:rsidP="00176A9F" w:rsidRDefault="0039088A" w14:paraId="6318082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4852D6" w:rsidR="008D3742" w:rsidP="00176A9F" w:rsidRDefault="008D3742" w14:paraId="2BFCE10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415898BA" w14:textId="77777777">
        <w:tc>
          <w:tcPr>
            <w:tcW w:w="1962" w:type="dxa"/>
          </w:tcPr>
          <w:p w:rsidRPr="004852D6" w:rsidR="008D3742" w:rsidP="008D3742" w:rsidRDefault="008D3742" w14:paraId="7F08AE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4852D6" w:rsidR="008D3742" w:rsidP="00176A9F" w:rsidRDefault="0039088A" w14:paraId="0B17490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4852D6" w:rsidR="008D3742" w:rsidP="00176A9F" w:rsidRDefault="008D3742" w14:paraId="1758B6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3F84E8C5" w14:textId="77777777">
        <w:tc>
          <w:tcPr>
            <w:tcW w:w="1962" w:type="dxa"/>
          </w:tcPr>
          <w:p w:rsidRPr="004852D6" w:rsidR="008D3742" w:rsidP="008D3742" w:rsidRDefault="008D3742" w14:paraId="7EE7DE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4852D6" w:rsidR="008D3742" w:rsidP="00176A9F" w:rsidRDefault="008D3742" w14:paraId="2061FAA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4852D6" w:rsidR="008D3742" w:rsidP="00176A9F" w:rsidRDefault="008D3742" w14:paraId="69D8DC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3AE636F0" w14:textId="77777777">
        <w:tc>
          <w:tcPr>
            <w:tcW w:w="1962" w:type="dxa"/>
          </w:tcPr>
          <w:p w:rsidRPr="004852D6" w:rsidR="008D3742" w:rsidP="008D3742" w:rsidRDefault="008D3742" w14:paraId="68E2AF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4852D6" w:rsidR="008D3742" w:rsidP="00176A9F" w:rsidRDefault="001A2585" w14:paraId="5B79443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4852D6" w:rsidR="008D3742" w:rsidP="00176A9F" w:rsidRDefault="008D3742" w14:paraId="563B458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02ED4E7C" w14:textId="77777777">
        <w:tc>
          <w:tcPr>
            <w:tcW w:w="1962" w:type="dxa"/>
          </w:tcPr>
          <w:p w:rsidRPr="004852D6" w:rsidR="008D3742" w:rsidP="008D3742" w:rsidRDefault="008D3742" w14:paraId="2CD65D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4852D6" w:rsidR="008D3742" w:rsidP="00176A9F" w:rsidRDefault="001A2585" w14:paraId="36C20FF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4852D6" w:rsidR="008D3742" w:rsidP="00176A9F" w:rsidRDefault="008D3742" w14:paraId="4DEC72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112A2695" w14:textId="77777777">
        <w:tc>
          <w:tcPr>
            <w:tcW w:w="1962" w:type="dxa"/>
          </w:tcPr>
          <w:p w:rsidRPr="004852D6" w:rsidR="008D3742" w:rsidP="008D3742" w:rsidRDefault="008D3742" w14:paraId="64E88A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4852D6" w:rsidR="008D3742" w:rsidP="00176A9F" w:rsidRDefault="001A2585" w14:paraId="4819AE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4852D6" w:rsidR="008D3742" w:rsidP="00176A9F" w:rsidRDefault="008D3742" w14:paraId="1C5202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77491720" w14:textId="77777777">
        <w:tc>
          <w:tcPr>
            <w:tcW w:w="1962" w:type="dxa"/>
          </w:tcPr>
          <w:p w:rsidRPr="004852D6" w:rsidR="008D3742" w:rsidP="008D3742" w:rsidRDefault="008D3742" w14:paraId="1916D8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4852D6" w:rsidR="008D3742" w:rsidP="00176A9F" w:rsidRDefault="00AB1B25" w14:paraId="1C77C8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4852D6" w:rsidR="008D3742" w:rsidP="00176A9F" w:rsidRDefault="008D3742" w14:paraId="3A4800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6E7E8646" w14:textId="77777777">
        <w:tc>
          <w:tcPr>
            <w:tcW w:w="1962" w:type="dxa"/>
          </w:tcPr>
          <w:p w:rsidRPr="004852D6" w:rsidR="008D3742" w:rsidP="008D3742" w:rsidRDefault="008D3742" w14:paraId="4A092F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4852D6" w:rsidR="008D3742" w:rsidP="00176A9F" w:rsidRDefault="00AB1B25" w14:paraId="5D7F3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4852D6" w:rsidR="008D3742" w:rsidP="00176A9F" w:rsidRDefault="008D3742" w14:paraId="74229A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4852D6" w:rsidR="008D3742" w:rsidTr="009C59AC" w14:paraId="09A73E97" w14:textId="77777777">
        <w:tc>
          <w:tcPr>
            <w:tcW w:w="1962" w:type="dxa"/>
          </w:tcPr>
          <w:p w:rsidRPr="004852D6" w:rsidR="008D3742" w:rsidP="008D3742" w:rsidRDefault="008D3742" w14:paraId="06F219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4852D6" w:rsidR="008D3742" w:rsidP="00176A9F" w:rsidRDefault="00AB1B25" w14:paraId="10C916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4852D6" w:rsidR="008D3742" w:rsidP="00176A9F" w:rsidRDefault="008D3742" w14:paraId="0D802F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852D6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4852D6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Pr="004852D6" w:rsidR="00923D7D" w:rsidP="009C54AE" w:rsidRDefault="00923D7D" w14:paraId="7018D4D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852D6" w:rsidR="0085747A" w:rsidP="009C54AE" w:rsidRDefault="003E1941" w14:paraId="03AAE9F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4.2 </w:t>
      </w:r>
      <w:r w:rsidRPr="004852D6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4852D6" w:rsidR="00923D7D" w:rsidP="009C54AE" w:rsidRDefault="00923D7D" w14:paraId="4EDF88A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852D6" w:rsidR="0085747A" w:rsidTr="00923D7D" w14:paraId="1BFFC10D" w14:textId="77777777">
        <w:tc>
          <w:tcPr>
            <w:tcW w:w="9670" w:type="dxa"/>
          </w:tcPr>
          <w:p w:rsidRPr="004852D6" w:rsidR="0085747A" w:rsidP="004C043E" w:rsidRDefault="00F55C5D" w14:paraId="708AE854" w14:textId="77777777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4852D6">
              <w:rPr>
                <w:rFonts w:ascii="Corbel" w:hAnsi="Corbel"/>
                <w:szCs w:val="24"/>
              </w:rPr>
              <w:t xml:space="preserve">konwersatorium: </w:t>
            </w:r>
            <w:r w:rsidRPr="004852D6" w:rsidR="004F5CC9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Pr="004852D6" w:rsidR="004F5CC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852D6" w:rsidR="004C04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4F5CC9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Pr="004852D6" w:rsidR="004C04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52D6" w:rsidR="004F5CC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w:rsidRPr="004852D6" w:rsidR="0085747A" w:rsidP="009C54AE" w:rsidRDefault="0085747A" w14:paraId="3D9DBDC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852D6" w:rsidR="009F4610" w:rsidP="009C54AE" w:rsidRDefault="0085747A" w14:paraId="6787568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852D6">
        <w:rPr>
          <w:rFonts w:ascii="Corbel" w:hAnsi="Corbel"/>
          <w:b/>
          <w:sz w:val="24"/>
          <w:szCs w:val="24"/>
        </w:rPr>
        <w:t xml:space="preserve">5. </w:t>
      </w:r>
      <w:r w:rsidRPr="004852D6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4852D6" w:rsidR="0085747A" w:rsidP="009C54AE" w:rsidRDefault="0085747A" w14:paraId="4E0EAEC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4852D6" w:rsidR="0085747A" w:rsidTr="0A2A9561" w14:paraId="06AA4DF6" w14:textId="77777777">
        <w:tc>
          <w:tcPr>
            <w:tcW w:w="4962" w:type="dxa"/>
            <w:tcMar/>
            <w:vAlign w:val="center"/>
          </w:tcPr>
          <w:p w:rsidRPr="004852D6" w:rsidR="0085747A" w:rsidP="009C54AE" w:rsidRDefault="00C61DC5" w14:paraId="2454550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4852D6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852D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852D6" w:rsidR="0085747A" w:rsidP="009C54AE" w:rsidRDefault="00C61DC5" w14:paraId="524D9D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4852D6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852D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4852D6" w:rsidR="0085747A" w:rsidTr="0A2A9561" w14:paraId="7A8FEE0D" w14:textId="77777777">
        <w:tc>
          <w:tcPr>
            <w:tcW w:w="4962" w:type="dxa"/>
            <w:tcMar/>
          </w:tcPr>
          <w:p w:rsidRPr="004852D6" w:rsidR="0085747A" w:rsidP="009C54AE" w:rsidRDefault="00C61DC5" w14:paraId="4E7D7D1B" w14:textId="3D1B68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2A9561" w:rsidR="00C61DC5">
              <w:rPr>
                <w:rFonts w:ascii="Corbel" w:hAnsi="Corbel"/>
                <w:sz w:val="24"/>
                <w:szCs w:val="24"/>
              </w:rPr>
              <w:t>G</w:t>
            </w:r>
            <w:r w:rsidRPr="0A2A9561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0A2A9561" w:rsidR="663494DF">
              <w:rPr>
                <w:rFonts w:ascii="Corbel" w:hAnsi="Corbel"/>
                <w:sz w:val="24"/>
                <w:szCs w:val="24"/>
              </w:rPr>
              <w:t xml:space="preserve"> </w:t>
            </w:r>
            <w:r w:rsidRPr="0A2A9561" w:rsidR="54E7A243">
              <w:rPr>
                <w:rFonts w:ascii="Corbel" w:hAnsi="Corbel"/>
                <w:sz w:val="24"/>
                <w:szCs w:val="24"/>
              </w:rPr>
              <w:t>z </w:t>
            </w:r>
            <w:r w:rsidRPr="0A2A9561" w:rsidR="6FCDC8F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A2A9561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4852D6" w:rsidR="0085747A" w:rsidP="009C54AE" w:rsidRDefault="00C03EEA" w14:paraId="3F354B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4852D6" w:rsidR="00C61DC5" w:rsidTr="0A2A9561" w14:paraId="341517BC" w14:textId="77777777">
        <w:tc>
          <w:tcPr>
            <w:tcW w:w="4962" w:type="dxa"/>
            <w:tcMar/>
          </w:tcPr>
          <w:p w:rsidRPr="004852D6" w:rsidR="00C61DC5" w:rsidP="009C54AE" w:rsidRDefault="00C61DC5" w14:paraId="7EAC6A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4852D6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4852D6" w:rsidR="00C61DC5" w:rsidP="009C54AE" w:rsidRDefault="00C61DC5" w14:paraId="3778BB7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4852D6" w:rsidR="00C61DC5" w:rsidP="009C54AE" w:rsidRDefault="00110896" w14:paraId="2DBC83B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1</w:t>
            </w:r>
            <w:r w:rsidRPr="004852D6" w:rsidR="00AA5F0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4852D6" w:rsidR="00C61DC5" w:rsidTr="0A2A9561" w14:paraId="2EAF849A" w14:textId="77777777">
        <w:tc>
          <w:tcPr>
            <w:tcW w:w="4962" w:type="dxa"/>
            <w:tcMar/>
          </w:tcPr>
          <w:p w:rsidRPr="004852D6" w:rsidR="0071620A" w:rsidP="009C54AE" w:rsidRDefault="00C61DC5" w14:paraId="283C59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4852D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4852D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4852D6" w:rsidR="00C61DC5" w:rsidP="009C54AE" w:rsidRDefault="00C61DC5" w14:paraId="2E421A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4852D6" w:rsidR="00C61DC5" w:rsidP="009C54AE" w:rsidRDefault="00C03EEA" w14:paraId="390277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4852D6" w:rsidR="0085747A" w:rsidTr="0A2A9561" w14:paraId="798F64E8" w14:textId="77777777">
        <w:tc>
          <w:tcPr>
            <w:tcW w:w="4962" w:type="dxa"/>
            <w:tcMar/>
          </w:tcPr>
          <w:p w:rsidRPr="004852D6" w:rsidR="0085747A" w:rsidP="009C54AE" w:rsidRDefault="0085747A" w14:paraId="1E7EE1A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4852D6" w:rsidR="0085747A" w:rsidP="009C54AE" w:rsidRDefault="0009218D" w14:paraId="04A2EDF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4852D6" w:rsidR="0085747A" w:rsidTr="0A2A9561" w14:paraId="3579D204" w14:textId="77777777">
        <w:tc>
          <w:tcPr>
            <w:tcW w:w="4962" w:type="dxa"/>
            <w:tcMar/>
          </w:tcPr>
          <w:p w:rsidRPr="004852D6" w:rsidR="0085747A" w:rsidP="009C54AE" w:rsidRDefault="0085747A" w14:paraId="0D1F0C2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852D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4852D6" w:rsidR="0085747A" w:rsidP="009C54AE" w:rsidRDefault="00C03EEA" w14:paraId="7B20D4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4852D6" w:rsidR="0085747A" w:rsidP="009C54AE" w:rsidRDefault="00923D7D" w14:paraId="1D7AB88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852D6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4852D6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4852D6" w:rsidR="003E1941" w:rsidP="009C54AE" w:rsidRDefault="003E1941" w14:paraId="0804C0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A2A9561" w:rsidP="0A2A9561" w:rsidRDefault="0A2A9561" w14:paraId="3B078386" w14:textId="0D4E4F4F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0A2A9561" w:rsidRDefault="0A2A9561" w14:paraId="42D912A8" w14:textId="432B87CA">
      <w:r>
        <w:br w:type="page"/>
      </w:r>
    </w:p>
    <w:p w:rsidRPr="004852D6" w:rsidR="0085747A" w:rsidP="009C54AE" w:rsidRDefault="0071620A" w14:paraId="394E12C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6. </w:t>
      </w:r>
      <w:r w:rsidRPr="004852D6" w:rsidR="0085747A">
        <w:rPr>
          <w:rFonts w:ascii="Corbel" w:hAnsi="Corbel"/>
          <w:smallCaps w:val="0"/>
          <w:szCs w:val="24"/>
        </w:rPr>
        <w:t>PRAKTYKI ZAWO</w:t>
      </w:r>
      <w:r w:rsidRPr="004852D6" w:rsidR="009D3F3B">
        <w:rPr>
          <w:rFonts w:ascii="Corbel" w:hAnsi="Corbel"/>
          <w:smallCaps w:val="0"/>
          <w:szCs w:val="24"/>
        </w:rPr>
        <w:t>DOWE W RAMACH PRZEDMIOTU</w:t>
      </w:r>
    </w:p>
    <w:p w:rsidRPr="004852D6" w:rsidR="0085747A" w:rsidP="009C54AE" w:rsidRDefault="0085747A" w14:paraId="0332791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4852D6" w:rsidR="0085747A" w:rsidTr="0A2A9561" w14:paraId="1D6381B1" w14:textId="77777777">
        <w:trPr>
          <w:trHeight w:val="397"/>
        </w:trPr>
        <w:tc>
          <w:tcPr>
            <w:tcW w:w="3544" w:type="dxa"/>
            <w:tcMar/>
          </w:tcPr>
          <w:p w:rsidRPr="004852D6" w:rsidR="0085747A" w:rsidP="009C54AE" w:rsidRDefault="0085747A" w14:paraId="425C2E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852D6" w:rsidR="0085747A" w:rsidP="0A2A9561" w:rsidRDefault="0085747A" w14:paraId="65698D6D" w14:textId="31B80F7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A2A9561" w:rsidR="0153399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4852D6" w:rsidR="0085747A" w:rsidTr="0A2A9561" w14:paraId="3E7B5A1F" w14:textId="77777777">
        <w:trPr>
          <w:trHeight w:val="397"/>
        </w:trPr>
        <w:tc>
          <w:tcPr>
            <w:tcW w:w="3544" w:type="dxa"/>
            <w:tcMar/>
          </w:tcPr>
          <w:p w:rsidRPr="004852D6" w:rsidR="0085747A" w:rsidP="009C54AE" w:rsidRDefault="0085747A" w14:paraId="0D7316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852D6" w:rsidR="0085747A" w:rsidP="0A2A9561" w:rsidRDefault="0085747A" w14:paraId="133DA1F8" w14:textId="55CB582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A2A9561" w:rsidR="66C60992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4852D6" w:rsidR="003E1941" w:rsidP="009C54AE" w:rsidRDefault="003E1941" w14:paraId="1D3D257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852D6" w:rsidR="0085747A" w:rsidP="009C54AE" w:rsidRDefault="00675843" w14:paraId="4DD3F82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852D6">
        <w:rPr>
          <w:rFonts w:ascii="Corbel" w:hAnsi="Corbel"/>
          <w:smallCaps w:val="0"/>
          <w:szCs w:val="24"/>
        </w:rPr>
        <w:t xml:space="preserve">7. </w:t>
      </w:r>
      <w:r w:rsidRPr="004852D6" w:rsidR="0085747A">
        <w:rPr>
          <w:rFonts w:ascii="Corbel" w:hAnsi="Corbel"/>
          <w:smallCaps w:val="0"/>
          <w:szCs w:val="24"/>
        </w:rPr>
        <w:t>LITERATURA</w:t>
      </w:r>
    </w:p>
    <w:p w:rsidRPr="004852D6" w:rsidR="00675843" w:rsidP="009C54AE" w:rsidRDefault="00675843" w14:paraId="57E42F3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4852D6" w:rsidR="0085747A" w:rsidTr="0A2A9561" w14:paraId="669E8775" w14:textId="77777777">
        <w:trPr>
          <w:trHeight w:val="397"/>
        </w:trPr>
        <w:tc>
          <w:tcPr>
            <w:tcW w:w="7513" w:type="dxa"/>
            <w:tcMar/>
          </w:tcPr>
          <w:p w:rsidRPr="004852D6" w:rsidR="0085747A" w:rsidP="009C54AE" w:rsidRDefault="0085747A" w14:paraId="67F4F1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852D6" w:rsidR="00C81D15" w:rsidP="008932FF" w:rsidRDefault="00C81D15" w14:paraId="3AE874BB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Gawłowski, P. Machalski, K.  Makowski, </w:t>
            </w:r>
            <w:r w:rsidRPr="004852D6" w:rsidR="00997F9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Samorząd terytorialny w systemie administracji publicznej</w:t>
            </w:r>
            <w:r w:rsidRPr="004852D6" w:rsidR="00997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852D6" w:rsidR="00997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852D6" w:rsidR="00997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2019.</w:t>
            </w:r>
          </w:p>
          <w:p w:rsidRPr="004852D6" w:rsidR="006E615C" w:rsidP="003A3EFB" w:rsidRDefault="00472752" w14:paraId="02D2FF95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B. Jaworska-Dębska (red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.), </w:t>
            </w:r>
            <w:r w:rsidRPr="004852D6" w:rsidR="009066D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Encyklopedia samorządu terytorialnego. Część 2. Zadania i kompetencje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852D6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4852D6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4852D6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</w:t>
            </w:r>
            <w:proofErr w:type="spellEnd"/>
            <w:r w:rsidRPr="004852D6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Pr="004852D6" w:rsidR="0010709E" w:rsidP="0A2A9561" w:rsidRDefault="0010709E" w14:paraId="73A39BD7" w14:textId="1F6C3E2F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A2A9561" w:rsidR="4A8514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Mirosław Stec, Katarzyna Małysa-Sulińska (red), </w:t>
            </w:r>
            <w:r w:rsidRPr="0A2A9561" w:rsidR="4A8514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Podmiotowość samorządu terytorialnego a zakres jego zadań i kompetencji </w:t>
            </w:r>
            <w:r w:rsidRPr="0A2A9561" w:rsidR="4A8514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Warszawa:</w:t>
            </w:r>
            <w:r w:rsidRPr="0A2A9561" w:rsidR="4A8514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Wolters Kluwer, 2020.</w:t>
            </w:r>
          </w:p>
        </w:tc>
      </w:tr>
      <w:tr w:rsidRPr="004852D6" w:rsidR="0085747A" w:rsidTr="0A2A9561" w14:paraId="08152B8D" w14:textId="77777777">
        <w:trPr>
          <w:trHeight w:val="397"/>
        </w:trPr>
        <w:tc>
          <w:tcPr>
            <w:tcW w:w="7513" w:type="dxa"/>
            <w:tcMar/>
          </w:tcPr>
          <w:p w:rsidRPr="004852D6" w:rsidR="00005637" w:rsidP="009C54AE" w:rsidRDefault="0085747A" w14:paraId="6ABF8A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4852D6" w:rsidR="00997F9A" w:rsidP="0A2A9561" w:rsidRDefault="00997F9A" w14:paraId="512268FB" w14:textId="5391E0B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M. Kulesza, </w:t>
            </w:r>
            <w:r w:rsidRPr="0A2A9561" w:rsidR="09A4E19A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Gospodarka komunalna – podstawy i mechanizmy prawne</w:t>
            </w:r>
            <w:r w:rsidRPr="0A2A9561" w:rsidR="541EFEC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0A2A9561" w:rsidR="541EFEC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w:</w:t>
            </w:r>
            <w:r w:rsidRPr="0A2A9561" w:rsidR="541EFEC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„</w:t>
            </w: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Samorząd</w:t>
            </w: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Terytorialny</w:t>
            </w:r>
            <w:r w:rsidRPr="0A2A9561" w:rsidR="541EFEC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”</w:t>
            </w: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2012 nr 7-</w:t>
            </w: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8,</w:t>
            </w:r>
            <w:r w:rsidRPr="0A2A9561" w:rsidR="09A4E19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s. 7-24</w:t>
            </w:r>
          </w:p>
          <w:p w:rsidRPr="004852D6" w:rsidR="00253541" w:rsidP="0076370B" w:rsidRDefault="00924C38" w14:paraId="302234FC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Gola, </w:t>
            </w:r>
            <w:r w:rsidRPr="004852D6" w:rsidR="00AA6E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Wykonywanie zadań o charakterze użyteczności publicznej przez jednostki samorządu terytorialnego a działalność </w:t>
            </w:r>
            <w:proofErr w:type="spellStart"/>
            <w:r w:rsidRPr="004852D6" w:rsidR="00AA6E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gospodarcza</w:t>
            </w:r>
            <w:r w:rsidRPr="004852D6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 w:rsidRPr="004852D6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:„</w:t>
            </w:r>
            <w:r w:rsidRPr="004852D6" w:rsidR="00763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Przegląd Prawa i Administracji</w:t>
            </w:r>
            <w:r w:rsidRPr="004852D6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</w:t>
            </w:r>
            <w:r w:rsidRPr="004852D6" w:rsidR="002F37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2014, nr 98, s. 25-34.</w:t>
            </w:r>
          </w:p>
          <w:p w:rsidRPr="004852D6" w:rsidR="004B17FC" w:rsidP="003D1FFA" w:rsidRDefault="00B7518E" w14:paraId="2B576C2F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Szczechowicz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852D6" w:rsidR="004B17F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publicznych w jednostkach samorządu terytorialnego</w:t>
            </w:r>
            <w:r w:rsidRPr="004852D6" w:rsidR="0009218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w: „</w:t>
            </w:r>
            <w:r w:rsidRPr="004852D6" w:rsidR="003D1F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Zbliżenia Cywilizacyjne</w:t>
            </w:r>
            <w:r w:rsidRPr="004852D6" w:rsidR="000921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”, </w:t>
            </w:r>
            <w:r w:rsidRPr="004852D6" w:rsidR="003D1F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  nr 11 , s. 255-287</w:t>
            </w:r>
            <w:r w:rsidRPr="004852D6" w:rsidR="003A3E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4852D6" w:rsidR="003A3EFB" w:rsidP="003D1FFA" w:rsidRDefault="00343239" w14:paraId="53DE093C" w14:textId="7431D593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>Bentkowska-Furman</w:t>
            </w:r>
            <w:r w:rsidRPr="004852D6" w:rsidR="0010709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852D6" w:rsidR="00CE2EB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Zadania samorządu terytorialnego szczebla podstawowego w Rzeczypospolitej Polskiej i wybranych krajach Unii Europejskiej </w:t>
            </w:r>
            <w:r w:rsidRPr="004852D6" w:rsidR="0009218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4852D6" w:rsidR="0009218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>Organizacje pozarządowe a samorząd - 25 lat doświadczeń</w:t>
            </w:r>
            <w:r w:rsidRPr="004852D6" w:rsidR="0009218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 redakcja naukowa Urszula Szymańska, Piotr Majer, Monika </w:t>
            </w:r>
            <w:proofErr w:type="spellStart"/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>Falej</w:t>
            </w:r>
            <w:proofErr w:type="spellEnd"/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>,  Olsztyn</w:t>
            </w:r>
            <w:r w:rsidRPr="004852D6" w:rsidR="0009218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852D6" w:rsidR="00CE2EB5">
              <w:rPr>
                <w:rFonts w:ascii="Corbel" w:hAnsi="Corbel"/>
                <w:b w:val="0"/>
                <w:smallCaps w:val="0"/>
                <w:szCs w:val="24"/>
              </w:rPr>
              <w:t xml:space="preserve"> Uniwersytet Warmińsko-Mazurski w Olsztynie, 2016, s. 21-32.</w:t>
            </w:r>
          </w:p>
        </w:tc>
      </w:tr>
    </w:tbl>
    <w:p w:rsidRPr="004852D6" w:rsidR="0085747A" w:rsidP="009C54AE" w:rsidRDefault="0085747A" w14:paraId="2F34712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852D6" w:rsidR="0085747A" w:rsidP="009C54AE" w:rsidRDefault="0085747A" w14:paraId="09E5B01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852D6" w:rsidR="0085747A" w:rsidP="00F83B28" w:rsidRDefault="0085747A" w14:paraId="4BA17B2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852D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4852D6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A90" w:rsidP="00C16ABF" w:rsidRDefault="00B93A90" w14:paraId="48549C6C" w14:textId="77777777">
      <w:pPr>
        <w:spacing w:after="0" w:line="240" w:lineRule="auto"/>
      </w:pPr>
      <w:r>
        <w:separator/>
      </w:r>
    </w:p>
  </w:endnote>
  <w:endnote w:type="continuationSeparator" w:id="0">
    <w:p w:rsidR="00B93A90" w:rsidP="00C16ABF" w:rsidRDefault="00B93A90" w14:paraId="6719C7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A90" w:rsidP="00C16ABF" w:rsidRDefault="00B93A90" w14:paraId="6640B2AD" w14:textId="77777777">
      <w:pPr>
        <w:spacing w:after="0" w:line="240" w:lineRule="auto"/>
      </w:pPr>
      <w:r>
        <w:separator/>
      </w:r>
    </w:p>
  </w:footnote>
  <w:footnote w:type="continuationSeparator" w:id="0">
    <w:p w:rsidR="00B93A90" w:rsidP="00C16ABF" w:rsidRDefault="00B93A90" w14:paraId="1494991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5E9A65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795611">
    <w:abstractNumId w:val="0"/>
  </w:num>
  <w:num w:numId="2" w16cid:durableId="200899563">
    <w:abstractNumId w:val="2"/>
  </w:num>
  <w:num w:numId="3" w16cid:durableId="1223253855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25657"/>
    <w:rsid w:val="0003674D"/>
    <w:rsid w:val="0004015C"/>
    <w:rsid w:val="00042A51"/>
    <w:rsid w:val="00042D2E"/>
    <w:rsid w:val="00043623"/>
    <w:rsid w:val="00044538"/>
    <w:rsid w:val="00044C82"/>
    <w:rsid w:val="00063E14"/>
    <w:rsid w:val="00070ED6"/>
    <w:rsid w:val="00071105"/>
    <w:rsid w:val="000734ED"/>
    <w:rsid w:val="000742DC"/>
    <w:rsid w:val="000770CD"/>
    <w:rsid w:val="00084C12"/>
    <w:rsid w:val="0009218D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4CF9"/>
    <w:rsid w:val="000D4F4E"/>
    <w:rsid w:val="000F1C57"/>
    <w:rsid w:val="000F5615"/>
    <w:rsid w:val="00100755"/>
    <w:rsid w:val="00102111"/>
    <w:rsid w:val="0010709E"/>
    <w:rsid w:val="00110896"/>
    <w:rsid w:val="00121EAC"/>
    <w:rsid w:val="00124BFF"/>
    <w:rsid w:val="0012560E"/>
    <w:rsid w:val="00127108"/>
    <w:rsid w:val="00134B13"/>
    <w:rsid w:val="0014611C"/>
    <w:rsid w:val="00146BC0"/>
    <w:rsid w:val="00153C41"/>
    <w:rsid w:val="00154381"/>
    <w:rsid w:val="00161F2C"/>
    <w:rsid w:val="001640A7"/>
    <w:rsid w:val="00164FA7"/>
    <w:rsid w:val="00166A03"/>
    <w:rsid w:val="001714DE"/>
    <w:rsid w:val="001718A7"/>
    <w:rsid w:val="001737CF"/>
    <w:rsid w:val="00174210"/>
    <w:rsid w:val="00176083"/>
    <w:rsid w:val="00176A9F"/>
    <w:rsid w:val="00177FDB"/>
    <w:rsid w:val="00192F37"/>
    <w:rsid w:val="001A1AE0"/>
    <w:rsid w:val="001A2585"/>
    <w:rsid w:val="001A70D2"/>
    <w:rsid w:val="001D657B"/>
    <w:rsid w:val="001D7B54"/>
    <w:rsid w:val="001E0209"/>
    <w:rsid w:val="001F2CA2"/>
    <w:rsid w:val="002028AF"/>
    <w:rsid w:val="002144C0"/>
    <w:rsid w:val="0022477D"/>
    <w:rsid w:val="002278A9"/>
    <w:rsid w:val="002336F9"/>
    <w:rsid w:val="0023579F"/>
    <w:rsid w:val="0024028F"/>
    <w:rsid w:val="00244ABC"/>
    <w:rsid w:val="002533DE"/>
    <w:rsid w:val="00253541"/>
    <w:rsid w:val="0025575A"/>
    <w:rsid w:val="00281FF2"/>
    <w:rsid w:val="002825FE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4C59"/>
    <w:rsid w:val="002D73D4"/>
    <w:rsid w:val="002F02A3"/>
    <w:rsid w:val="002F3723"/>
    <w:rsid w:val="002F4ABE"/>
    <w:rsid w:val="00300D20"/>
    <w:rsid w:val="003018BA"/>
    <w:rsid w:val="0030395F"/>
    <w:rsid w:val="00304121"/>
    <w:rsid w:val="00305C92"/>
    <w:rsid w:val="003151C5"/>
    <w:rsid w:val="003343CF"/>
    <w:rsid w:val="00336D56"/>
    <w:rsid w:val="00343239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52D6"/>
    <w:rsid w:val="00486895"/>
    <w:rsid w:val="004873E9"/>
    <w:rsid w:val="00490F7D"/>
    <w:rsid w:val="00491678"/>
    <w:rsid w:val="004968E2"/>
    <w:rsid w:val="004A3EEA"/>
    <w:rsid w:val="004A4D1F"/>
    <w:rsid w:val="004B17FC"/>
    <w:rsid w:val="004C043E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635B1"/>
    <w:rsid w:val="00565A31"/>
    <w:rsid w:val="00565E89"/>
    <w:rsid w:val="0056696D"/>
    <w:rsid w:val="00584F8A"/>
    <w:rsid w:val="0059484D"/>
    <w:rsid w:val="005A0855"/>
    <w:rsid w:val="005A133C"/>
    <w:rsid w:val="005A3196"/>
    <w:rsid w:val="005C080F"/>
    <w:rsid w:val="005C55E5"/>
    <w:rsid w:val="005C696A"/>
    <w:rsid w:val="005C75D3"/>
    <w:rsid w:val="005C7657"/>
    <w:rsid w:val="005E6E85"/>
    <w:rsid w:val="005F31D2"/>
    <w:rsid w:val="005F62B8"/>
    <w:rsid w:val="006063E1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C0AFD"/>
    <w:rsid w:val="006D0217"/>
    <w:rsid w:val="006D050F"/>
    <w:rsid w:val="006D09A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B70"/>
    <w:rsid w:val="0076370B"/>
    <w:rsid w:val="00763BF1"/>
    <w:rsid w:val="00766FD4"/>
    <w:rsid w:val="0076763D"/>
    <w:rsid w:val="0078168C"/>
    <w:rsid w:val="00783F38"/>
    <w:rsid w:val="00787C2A"/>
    <w:rsid w:val="00790E27"/>
    <w:rsid w:val="007A3025"/>
    <w:rsid w:val="007A4022"/>
    <w:rsid w:val="007A4465"/>
    <w:rsid w:val="007A6E6E"/>
    <w:rsid w:val="007C3299"/>
    <w:rsid w:val="007C3BCC"/>
    <w:rsid w:val="007C4546"/>
    <w:rsid w:val="007C6FA4"/>
    <w:rsid w:val="007D6E56"/>
    <w:rsid w:val="007F4155"/>
    <w:rsid w:val="0081554D"/>
    <w:rsid w:val="00816958"/>
    <w:rsid w:val="0081707E"/>
    <w:rsid w:val="0083334B"/>
    <w:rsid w:val="008449B3"/>
    <w:rsid w:val="008552A2"/>
    <w:rsid w:val="0085747A"/>
    <w:rsid w:val="00884922"/>
    <w:rsid w:val="00885F64"/>
    <w:rsid w:val="008917F9"/>
    <w:rsid w:val="008932FF"/>
    <w:rsid w:val="00895219"/>
    <w:rsid w:val="008A45F7"/>
    <w:rsid w:val="008C0CC0"/>
    <w:rsid w:val="008C19A9"/>
    <w:rsid w:val="008C379D"/>
    <w:rsid w:val="008C507D"/>
    <w:rsid w:val="008C5147"/>
    <w:rsid w:val="008C5359"/>
    <w:rsid w:val="008C5363"/>
    <w:rsid w:val="008D17B5"/>
    <w:rsid w:val="008D3742"/>
    <w:rsid w:val="008D3DFB"/>
    <w:rsid w:val="008D50AC"/>
    <w:rsid w:val="008E64F4"/>
    <w:rsid w:val="008F12C9"/>
    <w:rsid w:val="008F39DC"/>
    <w:rsid w:val="008F6E29"/>
    <w:rsid w:val="009066D9"/>
    <w:rsid w:val="00916188"/>
    <w:rsid w:val="00923D7D"/>
    <w:rsid w:val="00924C38"/>
    <w:rsid w:val="009301FD"/>
    <w:rsid w:val="009309BC"/>
    <w:rsid w:val="009508DF"/>
    <w:rsid w:val="00950DAC"/>
    <w:rsid w:val="00954A07"/>
    <w:rsid w:val="00997F14"/>
    <w:rsid w:val="00997F9A"/>
    <w:rsid w:val="009A78D9"/>
    <w:rsid w:val="009C0FFC"/>
    <w:rsid w:val="009C3E31"/>
    <w:rsid w:val="009C54AE"/>
    <w:rsid w:val="009C59AC"/>
    <w:rsid w:val="009C788E"/>
    <w:rsid w:val="009D1DBA"/>
    <w:rsid w:val="009D1E1F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4C9C"/>
    <w:rsid w:val="00A56C7D"/>
    <w:rsid w:val="00A601C8"/>
    <w:rsid w:val="00A60799"/>
    <w:rsid w:val="00A64FC7"/>
    <w:rsid w:val="00A67744"/>
    <w:rsid w:val="00A76C16"/>
    <w:rsid w:val="00A811BB"/>
    <w:rsid w:val="00A84C85"/>
    <w:rsid w:val="00A97DE1"/>
    <w:rsid w:val="00AA20BA"/>
    <w:rsid w:val="00AA5F0E"/>
    <w:rsid w:val="00AA6A2A"/>
    <w:rsid w:val="00AA6E07"/>
    <w:rsid w:val="00AB053C"/>
    <w:rsid w:val="00AB1B25"/>
    <w:rsid w:val="00AC0D27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16C6"/>
    <w:rsid w:val="00B06142"/>
    <w:rsid w:val="00B135B1"/>
    <w:rsid w:val="00B13EAC"/>
    <w:rsid w:val="00B148BA"/>
    <w:rsid w:val="00B22018"/>
    <w:rsid w:val="00B3130B"/>
    <w:rsid w:val="00B40ADB"/>
    <w:rsid w:val="00B4221C"/>
    <w:rsid w:val="00B43051"/>
    <w:rsid w:val="00B43B77"/>
    <w:rsid w:val="00B43E80"/>
    <w:rsid w:val="00B5276C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3A90"/>
    <w:rsid w:val="00B9587A"/>
    <w:rsid w:val="00BB520A"/>
    <w:rsid w:val="00BD1D9C"/>
    <w:rsid w:val="00BD3869"/>
    <w:rsid w:val="00BD66E9"/>
    <w:rsid w:val="00BD6FF4"/>
    <w:rsid w:val="00BF2C41"/>
    <w:rsid w:val="00BF446F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40021"/>
    <w:rsid w:val="00C56036"/>
    <w:rsid w:val="00C61DC5"/>
    <w:rsid w:val="00C67E92"/>
    <w:rsid w:val="00C70A26"/>
    <w:rsid w:val="00C70C0C"/>
    <w:rsid w:val="00C734C3"/>
    <w:rsid w:val="00C766DF"/>
    <w:rsid w:val="00C80078"/>
    <w:rsid w:val="00C81D15"/>
    <w:rsid w:val="00C94B98"/>
    <w:rsid w:val="00CA2B96"/>
    <w:rsid w:val="00CA5089"/>
    <w:rsid w:val="00CA56E5"/>
    <w:rsid w:val="00CD5033"/>
    <w:rsid w:val="00CD5CDF"/>
    <w:rsid w:val="00CD6897"/>
    <w:rsid w:val="00CE2D7F"/>
    <w:rsid w:val="00CE2EB5"/>
    <w:rsid w:val="00CE5BAC"/>
    <w:rsid w:val="00CF25BE"/>
    <w:rsid w:val="00CF4ADD"/>
    <w:rsid w:val="00CF78ED"/>
    <w:rsid w:val="00D02B25"/>
    <w:rsid w:val="00D02EBA"/>
    <w:rsid w:val="00D17C3C"/>
    <w:rsid w:val="00D20863"/>
    <w:rsid w:val="00D23809"/>
    <w:rsid w:val="00D26B2C"/>
    <w:rsid w:val="00D32C52"/>
    <w:rsid w:val="00D33FEE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6E20"/>
    <w:rsid w:val="00DD324A"/>
    <w:rsid w:val="00DE09C0"/>
    <w:rsid w:val="00DE43C3"/>
    <w:rsid w:val="00DE4A14"/>
    <w:rsid w:val="00DF320D"/>
    <w:rsid w:val="00DF71C8"/>
    <w:rsid w:val="00E002D6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6584D"/>
    <w:rsid w:val="00E742AA"/>
    <w:rsid w:val="00E7454D"/>
    <w:rsid w:val="00E75102"/>
    <w:rsid w:val="00E77E88"/>
    <w:rsid w:val="00E80636"/>
    <w:rsid w:val="00E8107D"/>
    <w:rsid w:val="00E82335"/>
    <w:rsid w:val="00E85429"/>
    <w:rsid w:val="00E87CE6"/>
    <w:rsid w:val="00E960BB"/>
    <w:rsid w:val="00EA2074"/>
    <w:rsid w:val="00EA477A"/>
    <w:rsid w:val="00EA4832"/>
    <w:rsid w:val="00EA4E9D"/>
    <w:rsid w:val="00EB1483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7567"/>
    <w:rsid w:val="00F26BE3"/>
    <w:rsid w:val="00F27A7B"/>
    <w:rsid w:val="00F4644F"/>
    <w:rsid w:val="00F526AF"/>
    <w:rsid w:val="00F55C5D"/>
    <w:rsid w:val="00F617C3"/>
    <w:rsid w:val="00F7066B"/>
    <w:rsid w:val="00F73E6F"/>
    <w:rsid w:val="00F74639"/>
    <w:rsid w:val="00F81D8A"/>
    <w:rsid w:val="00F83B28"/>
    <w:rsid w:val="00F877AB"/>
    <w:rsid w:val="00F9155C"/>
    <w:rsid w:val="00F974DA"/>
    <w:rsid w:val="00F979C5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1533990"/>
    <w:rsid w:val="0557243E"/>
    <w:rsid w:val="09A4E19A"/>
    <w:rsid w:val="0A2A9561"/>
    <w:rsid w:val="0F5135ED"/>
    <w:rsid w:val="1BE47712"/>
    <w:rsid w:val="1D804773"/>
    <w:rsid w:val="1D804773"/>
    <w:rsid w:val="1F3D66AC"/>
    <w:rsid w:val="23B1B3E8"/>
    <w:rsid w:val="4A85147D"/>
    <w:rsid w:val="541EFEC1"/>
    <w:rsid w:val="54E7A243"/>
    <w:rsid w:val="635BE1C5"/>
    <w:rsid w:val="663494DF"/>
    <w:rsid w:val="66C60992"/>
    <w:rsid w:val="6ABF8397"/>
    <w:rsid w:val="6EA3A885"/>
    <w:rsid w:val="6FCDC8FA"/>
    <w:rsid w:val="77C07486"/>
    <w:rsid w:val="7919A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A834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7B3B-7BE7-45D6-80EC-0B89B3E2508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2023-09-11T14:54:00.0000000Z</dcterms:created>
  <dcterms:modified xsi:type="dcterms:W3CDTF">2023-09-30T10:38:41.8176302Z</dcterms:modified>
</coreProperties>
</file>